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909" w:rsidRPr="00B65748" w:rsidRDefault="00CF7A05" w:rsidP="007F081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657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ȘCOALA GIMNAZIALĂ ” DR. AUREL VLAD”</w:t>
      </w:r>
      <w:r w:rsidR="00C01CE6" w:rsidRPr="00B657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Orăștie</w:t>
      </w:r>
    </w:p>
    <w:p w:rsidR="00DE658D" w:rsidRPr="00B65748" w:rsidRDefault="00EC6909" w:rsidP="007F081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748">
        <w:rPr>
          <w:rFonts w:ascii="Times New Roman" w:hAnsi="Times New Roman" w:cs="Times New Roman"/>
          <w:color w:val="000000" w:themeColor="text1"/>
          <w:sz w:val="28"/>
          <w:szCs w:val="28"/>
        </w:rPr>
        <w:t>PLANIFICARE ACTIVIT</w:t>
      </w:r>
      <w:r w:rsidR="00CF7A05" w:rsidRPr="00B65748">
        <w:rPr>
          <w:rFonts w:ascii="Times New Roman" w:hAnsi="Times New Roman" w:cs="Times New Roman"/>
          <w:color w:val="000000" w:themeColor="text1"/>
          <w:sz w:val="28"/>
          <w:szCs w:val="28"/>
        </w:rPr>
        <w:t>ĂȚI</w:t>
      </w:r>
      <w:r w:rsidRPr="00B65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539F" w:rsidRPr="00B65748" w:rsidRDefault="007C4AC0" w:rsidP="007F0818">
      <w:pPr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hyperlink r:id="rId7" w:history="1">
        <w:r w:rsidR="00DE658D" w:rsidRPr="00B65748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"Școala altfel: Să știi mai multe, să fii mai bun!"</w:t>
        </w:r>
      </w:hyperlink>
    </w:p>
    <w:p w:rsidR="00EC6909" w:rsidRDefault="00EC6909" w:rsidP="007F081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APRILIE </w:t>
      </w:r>
      <w:r w:rsidR="008C29E9">
        <w:rPr>
          <w:rFonts w:ascii="Times New Roman" w:hAnsi="Times New Roman" w:cs="Times New Roman"/>
          <w:color w:val="000000" w:themeColor="text1"/>
          <w:sz w:val="28"/>
          <w:szCs w:val="28"/>
        </w:rPr>
        <w:t>2015</w:t>
      </w:r>
    </w:p>
    <w:p w:rsidR="007C4AC0" w:rsidRPr="00B65748" w:rsidRDefault="00C97514" w:rsidP="007C4AC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Nr</w:t>
      </w:r>
      <w:r w:rsidR="007C4AC0">
        <w:rPr>
          <w:rFonts w:ascii="Times New Roman" w:hAnsi="Times New Roman" w:cs="Times New Roman"/>
          <w:color w:val="000000" w:themeColor="text1"/>
          <w:sz w:val="28"/>
          <w:szCs w:val="28"/>
        </w:rPr>
        <w:t>. 555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data</w:t>
      </w:r>
      <w:r w:rsidR="007C4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3.02.2015</w:t>
      </w:r>
    </w:p>
    <w:tbl>
      <w:tblPr>
        <w:tblStyle w:val="TableGrid"/>
        <w:tblW w:w="1686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08"/>
        <w:gridCol w:w="1632"/>
        <w:gridCol w:w="962"/>
        <w:gridCol w:w="2303"/>
        <w:gridCol w:w="2461"/>
        <w:gridCol w:w="2749"/>
        <w:gridCol w:w="2162"/>
        <w:gridCol w:w="2374"/>
        <w:gridCol w:w="1412"/>
      </w:tblGrid>
      <w:tr w:rsidR="00B65748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EC6909" w:rsidRPr="00B65748" w:rsidRDefault="00EC6909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NR CRT</w:t>
            </w:r>
          </w:p>
        </w:tc>
        <w:tc>
          <w:tcPr>
            <w:tcW w:w="1632" w:type="dxa"/>
          </w:tcPr>
          <w:p w:rsidR="00EC6909" w:rsidRPr="00B65748" w:rsidRDefault="00EC6909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NUMELE PRENUME</w:t>
            </w:r>
          </w:p>
          <w:p w:rsidR="007F0818" w:rsidRPr="00B65748" w:rsidRDefault="007F0818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diriginte</w:t>
            </w:r>
          </w:p>
        </w:tc>
        <w:tc>
          <w:tcPr>
            <w:tcW w:w="962" w:type="dxa"/>
          </w:tcPr>
          <w:p w:rsidR="00EC6909" w:rsidRPr="00B65748" w:rsidRDefault="00EC6909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CLASA</w:t>
            </w:r>
          </w:p>
        </w:tc>
        <w:tc>
          <w:tcPr>
            <w:tcW w:w="2303" w:type="dxa"/>
          </w:tcPr>
          <w:p w:rsidR="00EC6909" w:rsidRPr="00B65748" w:rsidRDefault="00EC6909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LUNI</w:t>
            </w:r>
          </w:p>
        </w:tc>
        <w:tc>
          <w:tcPr>
            <w:tcW w:w="2461" w:type="dxa"/>
          </w:tcPr>
          <w:p w:rsidR="00EC6909" w:rsidRPr="00B65748" w:rsidRDefault="00EC6909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MARTI</w:t>
            </w:r>
          </w:p>
        </w:tc>
        <w:tc>
          <w:tcPr>
            <w:tcW w:w="2749" w:type="dxa"/>
          </w:tcPr>
          <w:p w:rsidR="00EC6909" w:rsidRPr="00B65748" w:rsidRDefault="00EC6909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MIERCURI</w:t>
            </w:r>
          </w:p>
        </w:tc>
        <w:tc>
          <w:tcPr>
            <w:tcW w:w="2162" w:type="dxa"/>
          </w:tcPr>
          <w:p w:rsidR="00EC6909" w:rsidRPr="00B65748" w:rsidRDefault="00EC6909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JOI </w:t>
            </w:r>
          </w:p>
        </w:tc>
        <w:tc>
          <w:tcPr>
            <w:tcW w:w="2374" w:type="dxa"/>
          </w:tcPr>
          <w:p w:rsidR="00EC6909" w:rsidRPr="00B65748" w:rsidRDefault="00EC6909" w:rsidP="007F081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VINERI</w:t>
            </w:r>
          </w:p>
        </w:tc>
      </w:tr>
      <w:tr w:rsidR="00A95467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A95467" w:rsidRPr="00B65748" w:rsidRDefault="00C97514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32" w:type="dxa"/>
          </w:tcPr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VINTAN VALERIU</w:t>
            </w:r>
          </w:p>
        </w:tc>
        <w:tc>
          <w:tcPr>
            <w:tcW w:w="962" w:type="dxa"/>
          </w:tcPr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5A</w:t>
            </w:r>
          </w:p>
        </w:tc>
        <w:tc>
          <w:tcPr>
            <w:tcW w:w="2303" w:type="dxa"/>
          </w:tcPr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8 - 13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Noţiuni elementare de cunoaştere şi protecţie a mediului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Natura şi muzica</w:t>
            </w:r>
          </w:p>
          <w:p w:rsidR="00A95467" w:rsidRPr="007C4AC0" w:rsidRDefault="00A95467" w:rsidP="00A95467">
            <w:pPr>
              <w:pStyle w:val="NoSpacing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Observarea şi descrierea factorilor de mediu din apropierea şcolii.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Vinţan V.</w:t>
            </w:r>
          </w:p>
          <w:p w:rsidR="00A95467" w:rsidRPr="007C4AC0" w:rsidRDefault="00A95467" w:rsidP="00A95467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AC0">
              <w:rPr>
                <w:rFonts w:ascii="Times New Roman" w:hAnsi="Times New Roman"/>
              </w:rPr>
              <w:t>Eli P.</w:t>
            </w:r>
          </w:p>
        </w:tc>
        <w:tc>
          <w:tcPr>
            <w:tcW w:w="2461" w:type="dxa"/>
          </w:tcPr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8 - 13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Influenţa omului asupra mediului</w:t>
            </w:r>
          </w:p>
          <w:p w:rsidR="00A95467" w:rsidRPr="007C4AC0" w:rsidRDefault="00A95467" w:rsidP="00A95467">
            <w:pPr>
              <w:pStyle w:val="NoSpacing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Întocmirea unor scheme grafice, privind relaţiile interspecifice şi intraspecifice în ecosistemele analizate.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Vinţan V.</w:t>
            </w:r>
          </w:p>
          <w:p w:rsidR="00A95467" w:rsidRPr="007C4AC0" w:rsidRDefault="00A95467" w:rsidP="00A95467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AC0">
              <w:rPr>
                <w:rFonts w:ascii="Times New Roman" w:hAnsi="Times New Roman"/>
              </w:rPr>
              <w:t>Mariş D.</w:t>
            </w:r>
          </w:p>
        </w:tc>
        <w:tc>
          <w:tcPr>
            <w:tcW w:w="2749" w:type="dxa"/>
          </w:tcPr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8-13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Igiena mediului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Natura în culori</w:t>
            </w:r>
          </w:p>
          <w:p w:rsidR="00A95467" w:rsidRPr="007C4AC0" w:rsidRDefault="00A95467" w:rsidP="00A95467">
            <w:pPr>
              <w:jc w:val="both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  <w:i/>
              </w:rPr>
              <w:t>Realizarea unui studiu de caz:</w:t>
            </w:r>
            <w:r w:rsidRPr="007C4AC0">
              <w:rPr>
                <w:rFonts w:ascii="Times New Roman" w:hAnsi="Times New Roman"/>
              </w:rPr>
              <w:t xml:space="preserve"> Determinarea tipurilor de deşeuri şi a surselor generatoare.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Vinţan V.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Lădar V.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Cosma C.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Todea R.</w:t>
            </w:r>
          </w:p>
        </w:tc>
        <w:tc>
          <w:tcPr>
            <w:tcW w:w="2162" w:type="dxa"/>
          </w:tcPr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8 - 18</w:t>
            </w:r>
          </w:p>
          <w:p w:rsidR="00A95467" w:rsidRPr="007C4AC0" w:rsidRDefault="00A95467" w:rsidP="00A95467">
            <w:pPr>
              <w:jc w:val="both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Excursie Cluj-Napoca (Grădina Botanică, Vivariu, Muzeul de Zoologie)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Vinţan V.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Opriţa A.</w:t>
            </w:r>
          </w:p>
          <w:p w:rsidR="00A95467" w:rsidRPr="007C4AC0" w:rsidRDefault="00A95467" w:rsidP="00A954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74" w:type="dxa"/>
          </w:tcPr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8 - 13</w:t>
            </w:r>
          </w:p>
          <w:p w:rsidR="00A95467" w:rsidRPr="007C4AC0" w:rsidRDefault="00A95467" w:rsidP="00A95467">
            <w:pPr>
              <w:jc w:val="center"/>
              <w:rPr>
                <w:rFonts w:ascii="Times New Roman" w:hAnsi="Times New Roman"/>
              </w:rPr>
            </w:pPr>
            <w:r w:rsidRPr="007C4AC0">
              <w:rPr>
                <w:rFonts w:ascii="Times New Roman" w:hAnsi="Times New Roman"/>
              </w:rPr>
              <w:t>Protecţia mediului</w:t>
            </w:r>
          </w:p>
          <w:p w:rsidR="00A95467" w:rsidRPr="007C4AC0" w:rsidRDefault="00A95467" w:rsidP="00A95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4AC0">
              <w:rPr>
                <w:rFonts w:ascii="Times New Roman" w:eastAsia="Times New Roman" w:hAnsi="Times New Roman"/>
                <w:sz w:val="24"/>
                <w:szCs w:val="24"/>
              </w:rPr>
              <w:t>Elaborarea de modele de ˝bune practici˝;</w:t>
            </w:r>
          </w:p>
          <w:p w:rsidR="00A95467" w:rsidRPr="007C4AC0" w:rsidRDefault="00A95467" w:rsidP="00A95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4AC0">
              <w:rPr>
                <w:rFonts w:ascii="Times New Roman" w:eastAsia="Times New Roman" w:hAnsi="Times New Roman"/>
                <w:sz w:val="24"/>
                <w:szCs w:val="24"/>
              </w:rPr>
              <w:t>Confecţionarea de afişe, postere, pliante.</w:t>
            </w:r>
          </w:p>
          <w:p w:rsidR="00A95467" w:rsidRPr="007C4AC0" w:rsidRDefault="00A95467" w:rsidP="00A95467">
            <w:pPr>
              <w:jc w:val="center"/>
            </w:pPr>
            <w:r w:rsidRPr="007C4AC0">
              <w:t>VINTAN V</w:t>
            </w:r>
          </w:p>
        </w:tc>
      </w:tr>
      <w:tr w:rsidR="00A95467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A95467" w:rsidRPr="00B65748" w:rsidRDefault="00C97514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32" w:type="dxa"/>
          </w:tcPr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SANDA CRACIUN</w:t>
            </w:r>
          </w:p>
        </w:tc>
        <w:tc>
          <w:tcPr>
            <w:tcW w:w="962" w:type="dxa"/>
          </w:tcPr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2303" w:type="dxa"/>
          </w:tcPr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13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Targ de Paste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Craciun Sanda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Zancu Dumitru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467" w:rsidRPr="002A5CE0" w:rsidRDefault="00A95467" w:rsidP="00A954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A95467" w:rsidRPr="002A5CE0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CE0">
              <w:rPr>
                <w:rFonts w:ascii="Times New Roman" w:hAnsi="Times New Roman"/>
                <w:sz w:val="24"/>
                <w:szCs w:val="24"/>
              </w:rPr>
              <w:t>8 – 10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„Mens sana in corpore sano’</w:t>
            </w:r>
            <w:r w:rsidRPr="002A5CE0">
              <w:rPr>
                <w:rFonts w:ascii="Times New Roman" w:hAnsi="Times New Roman"/>
                <w:sz w:val="24"/>
                <w:szCs w:val="24"/>
              </w:rPr>
              <w:t>’</w:t>
            </w:r>
          </w:p>
          <w:p w:rsidR="00A95467" w:rsidRPr="002A5CE0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– 12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„Arborele lumii</w:t>
            </w:r>
            <w:r w:rsidRPr="002A5CE0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A95467" w:rsidRPr="002A5CE0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2A5CE0">
              <w:rPr>
                <w:rFonts w:ascii="Times New Roman" w:hAnsi="Times New Roman"/>
                <w:sz w:val="24"/>
                <w:szCs w:val="24"/>
              </w:rPr>
              <w:t xml:space="preserve"> – 14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„Costumes parade</w:t>
            </w:r>
            <w:r w:rsidRPr="002A5CE0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Sirbu Cristian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Maris Daniela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Radac Odet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467" w:rsidRPr="002A5CE0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467" w:rsidRPr="002A5CE0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A95467" w:rsidRPr="001C0B12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13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CE0">
              <w:rPr>
                <w:rFonts w:ascii="Times New Roman" w:hAnsi="Times New Roman"/>
                <w:sz w:val="24"/>
                <w:szCs w:val="24"/>
              </w:rPr>
              <w:t xml:space="preserve">“Job shadow day” (vizita la </w:t>
            </w:r>
            <w:r>
              <w:rPr>
                <w:rFonts w:ascii="Times New Roman" w:hAnsi="Times New Roman"/>
                <w:sz w:val="24"/>
                <w:szCs w:val="24"/>
              </w:rPr>
              <w:t>locul de munca al parintilor)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Sanda Craciun</w:t>
            </w:r>
          </w:p>
          <w:p w:rsidR="00A95467" w:rsidRPr="000319C8" w:rsidRDefault="00A95467" w:rsidP="00A954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A95467" w:rsidRPr="002A5CE0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CE0">
              <w:rPr>
                <w:rFonts w:ascii="Times New Roman" w:hAnsi="Times New Roman"/>
                <w:sz w:val="24"/>
                <w:szCs w:val="24"/>
              </w:rPr>
              <w:t>8 – 14</w:t>
            </w:r>
          </w:p>
          <w:p w:rsidR="00A95467" w:rsidRPr="002A5CE0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CE0">
              <w:rPr>
                <w:rFonts w:ascii="Times New Roman" w:hAnsi="Times New Roman"/>
                <w:sz w:val="24"/>
                <w:szCs w:val="24"/>
              </w:rPr>
              <w:t>„Invatam, ne relaxam”</w:t>
            </w:r>
          </w:p>
          <w:p w:rsidR="00A95467" w:rsidRDefault="00A95467" w:rsidP="00A9546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5CE0">
              <w:rPr>
                <w:rFonts w:ascii="Times New Roman" w:hAnsi="Times New Roman"/>
                <w:sz w:val="24"/>
                <w:szCs w:val="24"/>
              </w:rPr>
              <w:t xml:space="preserve">(excursie la Cluj </w:t>
            </w:r>
            <w:r>
              <w:rPr>
                <w:rFonts w:ascii="Times New Roman" w:hAnsi="Times New Roman"/>
                <w:sz w:val="24"/>
                <w:szCs w:val="24"/>
              </w:rPr>
              <w:t>Napoca - Expozitia de reptile vii si Gradina Botanica</w:t>
            </w:r>
            <w:r w:rsidRPr="002A5CE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95467" w:rsidRDefault="00A95467" w:rsidP="00A9546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Vintan V</w:t>
            </w:r>
          </w:p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Craciun Sanda</w:t>
            </w:r>
          </w:p>
        </w:tc>
        <w:tc>
          <w:tcPr>
            <w:tcW w:w="2374" w:type="dxa"/>
          </w:tcPr>
          <w:p w:rsidR="00A95467" w:rsidRPr="002A5CE0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8 - 13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„Sfintele sarbatori de Paste – Vinerea Mare”</w:t>
            </w:r>
          </w:p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(activitate scoala – familie)</w:t>
            </w:r>
          </w:p>
        </w:tc>
      </w:tr>
      <w:tr w:rsidR="00A95467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A95467" w:rsidRPr="00B65748" w:rsidRDefault="00C97514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32" w:type="dxa"/>
          </w:tcPr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CULEA MONICA</w:t>
            </w:r>
          </w:p>
        </w:tc>
        <w:tc>
          <w:tcPr>
            <w:tcW w:w="962" w:type="dxa"/>
          </w:tcPr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5C</w:t>
            </w:r>
          </w:p>
        </w:tc>
        <w:tc>
          <w:tcPr>
            <w:tcW w:w="2303" w:type="dxa"/>
          </w:tcPr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 si 11-13 – Cine stie castiga!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Culea M</w:t>
            </w:r>
          </w:p>
          <w:p w:rsidR="00A95467" w:rsidRDefault="00A95467" w:rsidP="00A9546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 Pe harta lumii. Curiozitati</w:t>
            </w:r>
          </w:p>
          <w:p w:rsidR="00A95467" w:rsidRPr="00B65748" w:rsidRDefault="00A95467" w:rsidP="00A95467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Maris D</w:t>
            </w:r>
          </w:p>
        </w:tc>
        <w:tc>
          <w:tcPr>
            <w:tcW w:w="2461" w:type="dxa"/>
          </w:tcPr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8-11 Activitati culinare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467" w:rsidRDefault="00A95467" w:rsidP="004D6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11-13 Confectionare material di</w:t>
            </w:r>
            <w:r w:rsidR="004D6383">
              <w:rPr>
                <w:rFonts w:ascii="Times New Roman" w:hAnsi="Times New Roman"/>
                <w:sz w:val="24"/>
                <w:szCs w:val="24"/>
              </w:rPr>
              <w:t>dactic</w:t>
            </w:r>
          </w:p>
          <w:p w:rsidR="00A95467" w:rsidRDefault="00A95467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 Vizita la muzeu</w:t>
            </w:r>
          </w:p>
          <w:p w:rsidR="004D6383" w:rsidRDefault="004D6383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Hategan C</w:t>
            </w:r>
          </w:p>
          <w:p w:rsidR="004D6383" w:rsidRPr="002A5CE0" w:rsidRDefault="004D6383" w:rsidP="00A954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Adam I</w:t>
            </w:r>
          </w:p>
        </w:tc>
        <w:tc>
          <w:tcPr>
            <w:tcW w:w="2749" w:type="dxa"/>
          </w:tcPr>
          <w:p w:rsidR="00913E9A" w:rsidRDefault="00A95467" w:rsidP="00A954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50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8-13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13E9A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  <w:p w:rsidR="00A95467" w:rsidRDefault="00A95467" w:rsidP="00913E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Creativitate si imaginatie </w:t>
            </w:r>
            <w:r w:rsidRPr="00CC650F">
              <w:rPr>
                <w:rFonts w:ascii="Times New Roman" w:hAnsi="Times New Roman"/>
                <w:color w:val="000000"/>
                <w:sz w:val="24"/>
                <w:szCs w:val="24"/>
              </w:rPr>
              <w:t>con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fectionare de felicitari si oua </w:t>
            </w:r>
            <w:r w:rsidRPr="00CC650F">
              <w:rPr>
                <w:rFonts w:ascii="Times New Roman" w:hAnsi="Times New Roman"/>
                <w:color w:val="000000"/>
                <w:sz w:val="24"/>
                <w:szCs w:val="24"/>
              </w:rPr>
              <w:t>incondeiat</w:t>
            </w:r>
            <w:r w:rsidR="00913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e. </w:t>
            </w:r>
            <w:r w:rsidRPr="00CC65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Traditii si obiceiuri </w:t>
            </w:r>
            <w:r w:rsidRPr="00CC650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pascale</w:t>
            </w:r>
          </w:p>
          <w:p w:rsidR="00A95467" w:rsidRDefault="00A95467" w:rsidP="00913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Culea M</w:t>
            </w:r>
          </w:p>
        </w:tc>
        <w:tc>
          <w:tcPr>
            <w:tcW w:w="2162" w:type="dxa"/>
          </w:tcPr>
          <w:p w:rsidR="00CB663C" w:rsidRDefault="00A95467" w:rsidP="00CB663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8-13</w:t>
            </w:r>
          </w:p>
          <w:p w:rsidR="00A95467" w:rsidRDefault="00A95467" w:rsidP="00A9546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 pas prin municipiul Orastie</w:t>
            </w:r>
          </w:p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Culea M</w:t>
            </w:r>
          </w:p>
        </w:tc>
        <w:tc>
          <w:tcPr>
            <w:tcW w:w="2374" w:type="dxa"/>
          </w:tcPr>
          <w:p w:rsidR="004D6383" w:rsidRDefault="004D6383" w:rsidP="004D6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8-11 Vizite la Biserica „Adormirea Maicii Domnului „ Micro II Orastie </w:t>
            </w:r>
          </w:p>
          <w:p w:rsidR="00A95467" w:rsidRPr="00B65748" w:rsidRDefault="004D6383" w:rsidP="004D6383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Sfanta Taina 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Spoveaniei si Sfanta Taina a Impartasaniei</w:t>
            </w:r>
          </w:p>
        </w:tc>
      </w:tr>
      <w:tr w:rsidR="00A95467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A95467" w:rsidRPr="00B65748" w:rsidRDefault="00C97514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1632" w:type="dxa"/>
          </w:tcPr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OPRITA ALINA</w:t>
            </w:r>
          </w:p>
        </w:tc>
        <w:tc>
          <w:tcPr>
            <w:tcW w:w="962" w:type="dxa"/>
          </w:tcPr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5D</w:t>
            </w:r>
          </w:p>
        </w:tc>
        <w:tc>
          <w:tcPr>
            <w:tcW w:w="2303" w:type="dxa"/>
          </w:tcPr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Traditii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Sfintele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Pasti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-</w:t>
            </w:r>
          </w:p>
          <w:p w:rsidR="00A95467" w:rsidRDefault="00BE3DC4" w:rsidP="00BE3DC4">
            <w:pPr>
              <w:pStyle w:val="NoSpacing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Intreceri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sportive-</w:t>
            </w:r>
          </w:p>
          <w:p w:rsidR="00BE3DC4" w:rsidRDefault="00BE3DC4" w:rsidP="00BE3DC4">
            <w:pPr>
              <w:pStyle w:val="NoSpacing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Oprita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</w:t>
            </w:r>
          </w:p>
          <w:p w:rsidR="00BE3DC4" w:rsidRPr="00B65748" w:rsidRDefault="00BE3DC4" w:rsidP="00BE3DC4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Stroia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</w:t>
            </w:r>
          </w:p>
        </w:tc>
        <w:tc>
          <w:tcPr>
            <w:tcW w:w="2461" w:type="dxa"/>
          </w:tcPr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Curiozitati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culinare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-.</w:t>
            </w:r>
          </w:p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Oprita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</w:t>
            </w:r>
          </w:p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Istorie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-</w:t>
            </w:r>
          </w:p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Hategan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C</w:t>
            </w:r>
          </w:p>
          <w:p w:rsidR="00A95467" w:rsidRDefault="00BE3DC4" w:rsidP="00BE3DC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Intreceri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sportive-</w:t>
            </w:r>
          </w:p>
          <w:p w:rsidR="00BE3DC4" w:rsidRPr="002A5CE0" w:rsidRDefault="00BE3DC4" w:rsidP="00BE3D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Stroia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</w:t>
            </w:r>
          </w:p>
        </w:tc>
        <w:tc>
          <w:tcPr>
            <w:tcW w:w="2749" w:type="dxa"/>
          </w:tcPr>
          <w:p w:rsidR="00BE3DC4" w:rsidRDefault="00BE3DC4" w:rsidP="00BE3DC4">
            <w:pP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Vizionare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 film- </w:t>
            </w:r>
          </w:p>
          <w:p w:rsidR="00A95467" w:rsidRDefault="00BE3DC4" w:rsidP="00BE3DC4">
            <w:pP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Lb.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franceza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-</w:t>
            </w:r>
          </w:p>
          <w:p w:rsidR="00BE3DC4" w:rsidRDefault="00BE3DC4" w:rsidP="00BE3DC4">
            <w:pP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Oprita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 A</w:t>
            </w:r>
          </w:p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Adam I</w:t>
            </w:r>
          </w:p>
        </w:tc>
        <w:tc>
          <w:tcPr>
            <w:tcW w:w="2162" w:type="dxa"/>
          </w:tcPr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Geografie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-.</w:t>
            </w:r>
          </w:p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Lb.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franceza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-.</w:t>
            </w:r>
          </w:p>
          <w:p w:rsidR="00A95467" w:rsidRDefault="00BE3DC4" w:rsidP="00BE3DC4">
            <w:pPr>
              <w:pStyle w:val="NoSpacing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Muzica</w:t>
            </w:r>
            <w:proofErr w:type="spellEnd"/>
          </w:p>
          <w:p w:rsidR="00BE3DC4" w:rsidRDefault="00BE3DC4" w:rsidP="00BE3DC4">
            <w:pPr>
              <w:pStyle w:val="NoSpacing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Maris D</w:t>
            </w:r>
          </w:p>
          <w:p w:rsidR="00BE3DC4" w:rsidRDefault="00BE3DC4" w:rsidP="00BE3DC4">
            <w:pPr>
              <w:pStyle w:val="NoSpacing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Adam I</w:t>
            </w:r>
          </w:p>
          <w:p w:rsidR="00BE3DC4" w:rsidRPr="00B65748" w:rsidRDefault="00BE3DC4" w:rsidP="00BE3DC4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Eli A</w:t>
            </w:r>
          </w:p>
        </w:tc>
        <w:tc>
          <w:tcPr>
            <w:tcW w:w="2374" w:type="dxa"/>
          </w:tcPr>
          <w:p w:rsidR="00BE3DC4" w:rsidRDefault="00BE3DC4" w:rsidP="00BE3D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Job Shadow Day</w:t>
            </w:r>
          </w:p>
          <w:p w:rsidR="00A95467" w:rsidRPr="00B65748" w:rsidRDefault="00A95467" w:rsidP="00A9546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E3DC4" w:rsidRPr="00B65748" w:rsidTr="00D16068">
        <w:trPr>
          <w:gridAfter w:val="1"/>
          <w:wAfter w:w="1412" w:type="dxa"/>
        </w:trPr>
        <w:tc>
          <w:tcPr>
            <w:tcW w:w="15451" w:type="dxa"/>
            <w:gridSpan w:val="8"/>
          </w:tcPr>
          <w:p w:rsidR="00BE3DC4" w:rsidRPr="00B65748" w:rsidRDefault="00BE3DC4" w:rsidP="00BE3DC4">
            <w:pPr>
              <w:pStyle w:val="NoSpacing"/>
              <w:tabs>
                <w:tab w:val="center" w:pos="7617"/>
                <w:tab w:val="left" w:pos="9000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ab/>
              <w:t>CLASA a VIa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ab/>
            </w:r>
          </w:p>
        </w:tc>
      </w:tr>
      <w:tr w:rsidR="00D16068" w:rsidRPr="00B65748" w:rsidTr="00D16068">
        <w:tc>
          <w:tcPr>
            <w:tcW w:w="808" w:type="dxa"/>
          </w:tcPr>
          <w:p w:rsidR="00D16068" w:rsidRPr="00B65748" w:rsidRDefault="00C97514" w:rsidP="00D16068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32" w:type="dxa"/>
          </w:tcPr>
          <w:p w:rsidR="00D16068" w:rsidRPr="00B65748" w:rsidRDefault="00D16068" w:rsidP="00D1606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Rafiliu Letitia</w:t>
            </w:r>
          </w:p>
        </w:tc>
        <w:tc>
          <w:tcPr>
            <w:tcW w:w="962" w:type="dxa"/>
          </w:tcPr>
          <w:p w:rsidR="00D16068" w:rsidRPr="00B65748" w:rsidRDefault="00D16068" w:rsidP="00D16068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2303" w:type="dxa"/>
          </w:tcPr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D16068" w:rsidRPr="00A94501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 w:rsidRPr="00A94501">
              <w:rPr>
                <w:rFonts w:ascii="Times New Roman" w:hAnsi="Times New Roman"/>
                <w:sz w:val="24"/>
                <w:szCs w:val="24"/>
              </w:rPr>
              <w:t>Excursie Sighetu</w:t>
            </w: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 xml:space="preserve"> Marmaţiei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Rafiliu L, Crăciun R, Bulz D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Educa</w:t>
            </w:r>
            <w:r>
              <w:rPr>
                <w:rFonts w:ascii="Times New Roman" w:hAnsi="Times New Roman"/>
                <w:sz w:val="24"/>
                <w:szCs w:val="24"/>
              </w:rPr>
              <w:t>ţ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ie pentru s</w:t>
            </w:r>
            <w:r>
              <w:rPr>
                <w:rFonts w:ascii="Times New Roman" w:hAnsi="Times New Roman"/>
                <w:sz w:val="24"/>
                <w:szCs w:val="24"/>
              </w:rPr>
              <w:t>ănătate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Mariş D</w:t>
            </w:r>
            <w:r w:rsidRPr="0087263B">
              <w:rPr>
                <w:rFonts w:ascii="Times New Roman" w:hAnsi="Times New Roman"/>
                <w:sz w:val="24"/>
                <w:szCs w:val="24"/>
              </w:rPr>
              <w:t>, Tode</w:t>
            </w:r>
            <w:r>
              <w:rPr>
                <w:rFonts w:ascii="Times New Roman" w:hAnsi="Times New Roman"/>
                <w:sz w:val="24"/>
                <w:szCs w:val="24"/>
              </w:rPr>
              <w:t>a R, Cazan A, Rădac O.</w:t>
            </w:r>
          </w:p>
          <w:p w:rsidR="00D16068" w:rsidRPr="0087263B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D16068" w:rsidRPr="00A94501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 w:rsidRPr="00A94501">
              <w:rPr>
                <w:rFonts w:ascii="Times New Roman" w:hAnsi="Times New Roman"/>
                <w:sz w:val="24"/>
                <w:szCs w:val="24"/>
              </w:rPr>
              <w:t>Excursie Sighetu</w:t>
            </w: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 xml:space="preserve"> Marmaţiei</w:t>
            </w:r>
          </w:p>
          <w:p w:rsidR="00D16068" w:rsidRPr="0087263B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Rafiliu L, Crăciun R, Bulz D.</w:t>
            </w:r>
          </w:p>
          <w:p w:rsidR="00D16068" w:rsidRPr="00A94501" w:rsidRDefault="00D16068" w:rsidP="00D160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16068" w:rsidRPr="0087263B" w:rsidRDefault="00D16068" w:rsidP="00D1606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8-14 Cultură şi civilizaţieMariş D, Todea R, Cazan A, Rădac O, Hategan C</w:t>
            </w:r>
          </w:p>
        </w:tc>
        <w:tc>
          <w:tcPr>
            <w:tcW w:w="2749" w:type="dxa"/>
          </w:tcPr>
          <w:p w:rsidR="00D16068" w:rsidRPr="00D16068" w:rsidRDefault="00D16068" w:rsidP="00D16068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D16068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8-11  Despre sanatate.</w:t>
            </w:r>
          </w:p>
          <w:p w:rsidR="00D16068" w:rsidRPr="00D16068" w:rsidRDefault="00D16068" w:rsidP="00D16068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D16068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11-13  Franceza  </w:t>
            </w:r>
          </w:p>
          <w:p w:rsidR="00D16068" w:rsidRPr="00D16068" w:rsidRDefault="00D16068" w:rsidP="00D16068">
            <w:pP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D16068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Rafiliu  L.</w:t>
            </w:r>
          </w:p>
          <w:p w:rsidR="00D16068" w:rsidRPr="002A5CE0" w:rsidRDefault="00D16068" w:rsidP="00D160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6068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Todea  R.</w:t>
            </w:r>
          </w:p>
        </w:tc>
        <w:tc>
          <w:tcPr>
            <w:tcW w:w="2162" w:type="dxa"/>
          </w:tcPr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 Desen-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Ladar V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 Geografie-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Maris D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6068" w:rsidRP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12-14 Engleza distractiva</w:t>
            </w:r>
          </w:p>
          <w:p w:rsidR="00D16068" w:rsidRDefault="00D16068" w:rsidP="00D160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Candea M.</w:t>
            </w:r>
          </w:p>
          <w:p w:rsidR="00D16068" w:rsidRP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D16068" w:rsidRDefault="00D16068" w:rsidP="00D160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8-12 Vizita  la  locul  de munca  al </w:t>
            </w:r>
          </w:p>
          <w:p w:rsidR="00D16068" w:rsidRDefault="00D16068" w:rsidP="00D160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parintilor.</w:t>
            </w:r>
          </w:p>
          <w:p w:rsidR="00D16068" w:rsidRPr="002A5CE0" w:rsidRDefault="00D16068" w:rsidP="00D160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Rafiliu L</w:t>
            </w:r>
          </w:p>
        </w:tc>
        <w:tc>
          <w:tcPr>
            <w:tcW w:w="1412" w:type="dxa"/>
          </w:tcPr>
          <w:p w:rsidR="00D16068" w:rsidRPr="002A5CE0" w:rsidRDefault="00D16068" w:rsidP="00D160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068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D16068" w:rsidRPr="00B65748" w:rsidRDefault="00C97514" w:rsidP="00D16068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32" w:type="dxa"/>
          </w:tcPr>
          <w:p w:rsidR="00D16068" w:rsidRPr="00B65748" w:rsidRDefault="00D16068" w:rsidP="00D16068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BULZ DIONISIE </w:t>
            </w:r>
          </w:p>
        </w:tc>
        <w:tc>
          <w:tcPr>
            <w:tcW w:w="962" w:type="dxa"/>
          </w:tcPr>
          <w:p w:rsidR="00D16068" w:rsidRPr="00B65748" w:rsidRDefault="00D16068" w:rsidP="00D16068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2303" w:type="dxa"/>
          </w:tcPr>
          <w:p w:rsidR="00D16068" w:rsidRPr="00A94501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Excursie Sighetu</w:t>
            </w: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 xml:space="preserve"> Marmaţiei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Rafiliu L, Crăciun R, Bulz D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Educa</w:t>
            </w:r>
            <w:r>
              <w:rPr>
                <w:rFonts w:ascii="Times New Roman" w:hAnsi="Times New Roman"/>
                <w:sz w:val="24"/>
                <w:szCs w:val="24"/>
              </w:rPr>
              <w:t>ţ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ie pentru s</w:t>
            </w:r>
            <w:r>
              <w:rPr>
                <w:rFonts w:ascii="Times New Roman" w:hAnsi="Times New Roman"/>
                <w:sz w:val="24"/>
                <w:szCs w:val="24"/>
              </w:rPr>
              <w:t>ănătate</w:t>
            </w:r>
          </w:p>
          <w:p w:rsidR="00D16068" w:rsidRPr="0087263B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Mariş D</w:t>
            </w:r>
            <w:r w:rsidRPr="0087263B">
              <w:rPr>
                <w:rFonts w:ascii="Times New Roman" w:hAnsi="Times New Roman"/>
                <w:sz w:val="24"/>
                <w:szCs w:val="24"/>
              </w:rPr>
              <w:t>, Tode</w:t>
            </w:r>
            <w:r>
              <w:rPr>
                <w:rFonts w:ascii="Times New Roman" w:hAnsi="Times New Roman"/>
                <w:sz w:val="24"/>
                <w:szCs w:val="24"/>
              </w:rPr>
              <w:t>a R, Cazan A, Rădac O.</w:t>
            </w:r>
          </w:p>
        </w:tc>
        <w:tc>
          <w:tcPr>
            <w:tcW w:w="2461" w:type="dxa"/>
          </w:tcPr>
          <w:p w:rsidR="00D16068" w:rsidRPr="00A94501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 w:rsidRPr="00A94501">
              <w:rPr>
                <w:rFonts w:ascii="Times New Roman" w:hAnsi="Times New Roman"/>
                <w:sz w:val="24"/>
                <w:szCs w:val="24"/>
              </w:rPr>
              <w:t>Excursie Sighetu</w:t>
            </w: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 xml:space="preserve"> Marmaţiei</w:t>
            </w:r>
          </w:p>
          <w:p w:rsidR="00D16068" w:rsidRPr="0087263B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Rafiliu L, Crăciun R, Bulz D.</w:t>
            </w:r>
          </w:p>
          <w:p w:rsidR="00D16068" w:rsidRPr="0087263B" w:rsidRDefault="00D16068" w:rsidP="007740F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8-14 Cultură şi civilizaţieMariş D, Todea R, Cazan A, Rădac O, Hategan C</w:t>
            </w:r>
          </w:p>
        </w:tc>
        <w:tc>
          <w:tcPr>
            <w:tcW w:w="2749" w:type="dxa"/>
          </w:tcPr>
          <w:p w:rsidR="00D16068" w:rsidRPr="00A94501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8-11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-prezentarea principalelor</w:t>
            </w:r>
          </w:p>
          <w:p w:rsidR="00D16068" w:rsidRPr="00A94501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 w:rsidRPr="00A94501">
              <w:rPr>
                <w:rFonts w:ascii="Times New Roman" w:hAnsi="Times New Roman"/>
                <w:sz w:val="24"/>
                <w:szCs w:val="24"/>
              </w:rPr>
              <w:t>plante medicinale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-vizita la ,,PLAFAR”</w:t>
            </w:r>
          </w:p>
          <w:p w:rsidR="00D16068" w:rsidRPr="0087263B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 w:rsidRPr="0087263B">
              <w:rPr>
                <w:rFonts w:ascii="Times New Roman" w:hAnsi="Times New Roman"/>
                <w:sz w:val="24"/>
                <w:szCs w:val="24"/>
              </w:rPr>
              <w:t>Bulz Dionisie</w:t>
            </w:r>
          </w:p>
        </w:tc>
        <w:tc>
          <w:tcPr>
            <w:tcW w:w="2162" w:type="dxa"/>
          </w:tcPr>
          <w:p w:rsidR="00D16068" w:rsidRPr="00A94501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8-11 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Pompieri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6068" w:rsidRPr="00A94501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 xml:space="preserve"> Arsenal Park</w:t>
            </w:r>
          </w:p>
          <w:p w:rsidR="00D16068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6068" w:rsidRPr="0087263B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 w:rsidRPr="0087263B">
              <w:rPr>
                <w:rFonts w:ascii="Times New Roman" w:hAnsi="Times New Roman"/>
                <w:sz w:val="24"/>
                <w:szCs w:val="24"/>
              </w:rPr>
              <w:t>Bulz Dionisie</w:t>
            </w:r>
          </w:p>
        </w:tc>
        <w:tc>
          <w:tcPr>
            <w:tcW w:w="2374" w:type="dxa"/>
          </w:tcPr>
          <w:p w:rsidR="00D16068" w:rsidRPr="0087263B" w:rsidRDefault="00D16068" w:rsidP="00D160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63B">
              <w:rPr>
                <w:rFonts w:ascii="Times New Roman" w:hAnsi="Times New Roman"/>
                <w:sz w:val="24"/>
                <w:szCs w:val="24"/>
              </w:rPr>
              <w:t>8-12</w:t>
            </w:r>
          </w:p>
          <w:p w:rsidR="00D16068" w:rsidRDefault="00D16068" w:rsidP="00D160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63B">
              <w:rPr>
                <w:rFonts w:ascii="Times New Roman" w:hAnsi="Times New Roman"/>
                <w:sz w:val="24"/>
                <w:szCs w:val="24"/>
              </w:rPr>
              <w:t xml:space="preserve">Vizită la locul de muncă al părinţilor- </w:t>
            </w:r>
            <w:r w:rsidRPr="0087263B">
              <w:rPr>
                <w:rFonts w:ascii="Times New Roman" w:hAnsi="Times New Roman"/>
                <w:b/>
                <w:sz w:val="24"/>
                <w:szCs w:val="24"/>
              </w:rPr>
              <w:t>,,Ce mi-ar plăcea să devin?,,</w:t>
            </w:r>
          </w:p>
          <w:p w:rsidR="00D16068" w:rsidRPr="0087263B" w:rsidRDefault="00D16068" w:rsidP="00D16068">
            <w:pPr>
              <w:rPr>
                <w:rFonts w:ascii="Times New Roman" w:hAnsi="Times New Roman"/>
                <w:sz w:val="24"/>
                <w:szCs w:val="24"/>
              </w:rPr>
            </w:pPr>
            <w:r w:rsidRPr="0087263B">
              <w:rPr>
                <w:rFonts w:ascii="Times New Roman" w:hAnsi="Times New Roman"/>
                <w:sz w:val="24"/>
                <w:szCs w:val="24"/>
              </w:rPr>
              <w:t>Bulz Dionisie</w:t>
            </w:r>
          </w:p>
        </w:tc>
      </w:tr>
      <w:tr w:rsidR="007740FE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7740FE" w:rsidRPr="00B65748" w:rsidRDefault="00C97514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32" w:type="dxa"/>
          </w:tcPr>
          <w:p w:rsidR="007740FE" w:rsidRPr="00B65748" w:rsidRDefault="007740FE" w:rsidP="007740FE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Susan Mirela</w:t>
            </w:r>
          </w:p>
        </w:tc>
        <w:tc>
          <w:tcPr>
            <w:tcW w:w="962" w:type="dxa"/>
          </w:tcPr>
          <w:p w:rsidR="007740FE" w:rsidRPr="00B65748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2303" w:type="dxa"/>
          </w:tcPr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8-11.Amadeus- Vizionare de film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ELI ANDRONE PETRU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11-14-Vizita la Swees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SUSAN MIRELA</w:t>
            </w:r>
          </w:p>
        </w:tc>
        <w:tc>
          <w:tcPr>
            <w:tcW w:w="2461" w:type="dxa"/>
          </w:tcPr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 xml:space="preserve">8 - 9. Origami 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SUSAN MIRELA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9 - 12 Mozaic decorativ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LADAR VALENTIN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12-13 Miracolele  terrei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MARIS DANIELA</w:t>
            </w:r>
          </w:p>
        </w:tc>
        <w:tc>
          <w:tcPr>
            <w:tcW w:w="2749" w:type="dxa"/>
          </w:tcPr>
          <w:p w:rsidR="007740FE" w:rsidRPr="007C4AC0" w:rsidRDefault="007740FE" w:rsidP="007740FE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color w:val="0D0D0D"/>
                <w:sz w:val="24"/>
                <w:szCs w:val="24"/>
              </w:rPr>
              <w:t>8-10 Vizionare film –Franceza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ADAM  IRINA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color w:val="0D0D0D"/>
                <w:sz w:val="24"/>
                <w:szCs w:val="24"/>
              </w:rPr>
              <w:t>10-11- Vizionare film istoric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COZMA CORNEL</w:t>
            </w:r>
          </w:p>
          <w:p w:rsidR="007740FE" w:rsidRPr="007C4AC0" w:rsidRDefault="007740FE" w:rsidP="007740FE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color w:val="0D0D0D"/>
                <w:sz w:val="24"/>
                <w:szCs w:val="24"/>
              </w:rPr>
              <w:t>11-12-Degustari culinare</w:t>
            </w:r>
          </w:p>
          <w:p w:rsidR="007740FE" w:rsidRPr="007C4AC0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sz w:val="24"/>
                <w:szCs w:val="24"/>
              </w:rPr>
              <w:t>SUSAN MIRELA</w:t>
            </w:r>
          </w:p>
          <w:p w:rsidR="007740FE" w:rsidRPr="007C4AC0" w:rsidRDefault="007740FE" w:rsidP="007740F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C4AC0">
              <w:rPr>
                <w:rFonts w:ascii="Times New Roman" w:hAnsi="Times New Roman"/>
                <w:color w:val="0D0D0D"/>
                <w:sz w:val="24"/>
                <w:szCs w:val="24"/>
              </w:rPr>
              <w:t>12-14 –Vizionare de film-Engleza</w:t>
            </w:r>
          </w:p>
          <w:p w:rsidR="007740FE" w:rsidRPr="007C4AC0" w:rsidRDefault="007C4AC0" w:rsidP="007C4A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CINDEA MA</w:t>
            </w:r>
            <w:r w:rsidR="007740FE" w:rsidRPr="007C4AC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IN</w:t>
            </w:r>
            <w:bookmarkStart w:id="0" w:name="_GoBack"/>
            <w:bookmarkEnd w:id="0"/>
            <w:r w:rsidR="007740FE" w:rsidRPr="007C4AC0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162" w:type="dxa"/>
          </w:tcPr>
          <w:p w:rsidR="007740FE" w:rsidRPr="007C4AC0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A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8-14.</w:t>
            </w:r>
          </w:p>
          <w:p w:rsidR="007740FE" w:rsidRPr="007C4AC0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A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Excursie HUNEDOARA</w:t>
            </w:r>
          </w:p>
          <w:p w:rsidR="007740FE" w:rsidRPr="007C4AC0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A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Susan M</w:t>
            </w:r>
          </w:p>
          <w:p w:rsidR="007740FE" w:rsidRPr="007C4AC0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</w:tcPr>
          <w:p w:rsidR="007740FE" w:rsidRPr="007C4AC0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A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8-14</w:t>
            </w:r>
          </w:p>
          <w:p w:rsidR="007740FE" w:rsidRPr="007C4AC0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A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Junior achievemente</w:t>
            </w:r>
          </w:p>
          <w:p w:rsidR="007740FE" w:rsidRPr="007C4AC0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A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JSD</w:t>
            </w:r>
          </w:p>
        </w:tc>
      </w:tr>
      <w:tr w:rsidR="007740FE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7740FE" w:rsidRPr="00B65748" w:rsidRDefault="00C97514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1632" w:type="dxa"/>
          </w:tcPr>
          <w:p w:rsidR="007740FE" w:rsidRPr="00B65748" w:rsidRDefault="007740FE" w:rsidP="007740FE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Popa Luciana</w:t>
            </w:r>
          </w:p>
        </w:tc>
        <w:tc>
          <w:tcPr>
            <w:tcW w:w="962" w:type="dxa"/>
          </w:tcPr>
          <w:p w:rsidR="007740FE" w:rsidRPr="00B65748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2303" w:type="dxa"/>
          </w:tcPr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PRIMARIA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DOBROTA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10-14 Limbi străine distractive</w:t>
            </w:r>
          </w:p>
          <w:p w:rsidR="007740FE" w:rsidRDefault="007740FE" w:rsidP="007740F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3E5FBD">
              <w:rPr>
                <w:rFonts w:ascii="Times New Roman" w:hAnsi="Times New Roman"/>
                <w:sz w:val="24"/>
                <w:szCs w:val="24"/>
              </w:rPr>
              <w:t>Cultură şi diversitate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F46E6E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FRANTA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40FE" w:rsidRPr="00B65748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61" w:type="dxa"/>
          </w:tcPr>
          <w:p w:rsidR="007740FE" w:rsidRDefault="007740FE" w:rsidP="007740FE">
            <w:pPr>
              <w:jc w:val="both"/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</w:t>
            </w:r>
            <w:r w:rsidRPr="004B2C5C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Wolfgang Amadeus Mozart</w:t>
            </w:r>
          </w:p>
          <w:p w:rsidR="007740FE" w:rsidRDefault="007740FE" w:rsidP="007740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ELI ANDRONE</w:t>
            </w:r>
          </w:p>
          <w:p w:rsidR="007740FE" w:rsidRPr="00B65748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49" w:type="dxa"/>
          </w:tcPr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40FE" w:rsidRDefault="007740FE" w:rsidP="007740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Engleza distractivă</w:t>
            </w:r>
          </w:p>
          <w:p w:rsidR="007740FE" w:rsidRDefault="007740FE" w:rsidP="007740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0FE" w:rsidRDefault="007740FE" w:rsidP="007740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9-11Orăş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ia mea – Peisaj </w:t>
            </w:r>
          </w:p>
          <w:p w:rsidR="007740FE" w:rsidRDefault="007740FE" w:rsidP="007740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0FE" w:rsidRDefault="007740FE" w:rsidP="007740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 Chimia distractivă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FURDUI C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FRANTA 8-14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3E5FBD">
              <w:rPr>
                <w:rFonts w:ascii="Times New Roman" w:hAnsi="Times New Roman"/>
                <w:sz w:val="24"/>
                <w:szCs w:val="24"/>
              </w:rPr>
              <w:t>Cultură şi diversitate</w:t>
            </w:r>
          </w:p>
          <w:p w:rsidR="007740FE" w:rsidRPr="00B65748" w:rsidRDefault="007740FE" w:rsidP="007740F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</w:tcPr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>ZIUA COLABORĂRII CU PĂRINȚII</w:t>
            </w:r>
          </w:p>
          <w:p w:rsidR="007740FE" w:rsidRPr="00B65748" w:rsidRDefault="007740FE" w:rsidP="007740F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</w:tcPr>
          <w:p w:rsidR="007740FE" w:rsidRDefault="007740FE" w:rsidP="007740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8-11</w:t>
            </w:r>
          </w:p>
          <w:p w:rsidR="007740FE" w:rsidRPr="00F46E6E" w:rsidRDefault="007740FE" w:rsidP="00774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6E">
              <w:rPr>
                <w:rFonts w:ascii="Times New Roman" w:hAnsi="Times New Roman"/>
                <w:sz w:val="24"/>
                <w:szCs w:val="24"/>
              </w:rPr>
              <w:t>”</w:t>
            </w:r>
            <w:r w:rsidRPr="00F46E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>PROIECT JUDEŢEAN DE PREVENIRE A SITUAŢIILOR DE URGENŢĂ</w:t>
            </w:r>
          </w:p>
          <w:p w:rsidR="007740FE" w:rsidRDefault="007740FE" w:rsidP="007740FE">
            <w:pPr>
              <w:rPr>
                <w:rFonts w:ascii="Times New Roman" w:hAnsi="Times New Roman"/>
                <w:sz w:val="24"/>
                <w:szCs w:val="24"/>
              </w:rPr>
            </w:pPr>
            <w:r w:rsidRPr="00F46E6E">
              <w:rPr>
                <w:rFonts w:ascii="Times New Roman" w:hAnsi="Times New Roman"/>
                <w:sz w:val="24"/>
                <w:szCs w:val="24"/>
              </w:rPr>
              <w:t>"Prietenii pompierilor"</w:t>
            </w:r>
          </w:p>
          <w:p w:rsidR="007740FE" w:rsidRDefault="007740FE" w:rsidP="007740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0FE" w:rsidRPr="00B65748" w:rsidRDefault="007740FE" w:rsidP="007740FE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11-13 Miracolele Terrei- MARIS D</w:t>
            </w:r>
          </w:p>
        </w:tc>
      </w:tr>
      <w:tr w:rsidR="00327E7B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327E7B" w:rsidRPr="00B65748" w:rsidRDefault="00C97514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3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Craciun Ramona</w:t>
            </w:r>
          </w:p>
        </w:tc>
        <w:tc>
          <w:tcPr>
            <w:tcW w:w="96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2303" w:type="dxa"/>
          </w:tcPr>
          <w:p w:rsidR="00327E7B" w:rsidRPr="00A94501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Excursie Sighetu</w:t>
            </w: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 xml:space="preserve"> Marmaţiei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Rafiliu L, Crăciun R, Bulz D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Educa</w:t>
            </w:r>
            <w:r>
              <w:rPr>
                <w:rFonts w:ascii="Times New Roman" w:hAnsi="Times New Roman"/>
                <w:sz w:val="24"/>
                <w:szCs w:val="24"/>
              </w:rPr>
              <w:t>ţ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>ie pentru s</w:t>
            </w:r>
            <w:r>
              <w:rPr>
                <w:rFonts w:ascii="Times New Roman" w:hAnsi="Times New Roman"/>
                <w:sz w:val="24"/>
                <w:szCs w:val="24"/>
              </w:rPr>
              <w:t>ănătate</w:t>
            </w:r>
          </w:p>
          <w:p w:rsidR="00327E7B" w:rsidRPr="0087263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Mariş D</w:t>
            </w:r>
            <w:r w:rsidRPr="0087263B">
              <w:rPr>
                <w:rFonts w:ascii="Times New Roman" w:hAnsi="Times New Roman"/>
                <w:sz w:val="24"/>
                <w:szCs w:val="24"/>
              </w:rPr>
              <w:t>, Tode</w:t>
            </w:r>
            <w:r>
              <w:rPr>
                <w:rFonts w:ascii="Times New Roman" w:hAnsi="Times New Roman"/>
                <w:sz w:val="24"/>
                <w:szCs w:val="24"/>
              </w:rPr>
              <w:t>a R, Cazan A, Rădac O.</w:t>
            </w:r>
          </w:p>
        </w:tc>
        <w:tc>
          <w:tcPr>
            <w:tcW w:w="2461" w:type="dxa"/>
          </w:tcPr>
          <w:p w:rsidR="00327E7B" w:rsidRPr="00A94501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A94501">
              <w:rPr>
                <w:rFonts w:ascii="Times New Roman" w:hAnsi="Times New Roman"/>
                <w:sz w:val="24"/>
                <w:szCs w:val="24"/>
              </w:rPr>
              <w:t>Excursie Sighetu</w:t>
            </w: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A94501">
              <w:rPr>
                <w:rFonts w:ascii="Times New Roman" w:hAnsi="Times New Roman"/>
                <w:sz w:val="24"/>
                <w:szCs w:val="24"/>
              </w:rPr>
              <w:t xml:space="preserve"> Marmaţiei</w:t>
            </w:r>
          </w:p>
          <w:p w:rsidR="00327E7B" w:rsidRPr="00A94501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Rafiliu L, Crăciun R, Bulz D.</w:t>
            </w:r>
          </w:p>
          <w:p w:rsidR="00327E7B" w:rsidRPr="0087263B" w:rsidRDefault="00327E7B" w:rsidP="00327E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8-14 Cultură şi civilizaţieMariş D, Todea R, Cazan A, Rădac O, Hategan C</w:t>
            </w:r>
          </w:p>
        </w:tc>
        <w:tc>
          <w:tcPr>
            <w:tcW w:w="2749" w:type="dxa"/>
          </w:tcPr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02643D">
              <w:rPr>
                <w:rFonts w:ascii="Times New Roman" w:hAnsi="Times New Roman"/>
                <w:sz w:val="24"/>
                <w:szCs w:val="24"/>
              </w:rPr>
              <w:t>8-10</w:t>
            </w:r>
          </w:p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02643D">
              <w:rPr>
                <w:rFonts w:ascii="Times New Roman" w:hAnsi="Times New Roman"/>
                <w:sz w:val="24"/>
                <w:szCs w:val="24"/>
              </w:rPr>
              <w:t>Traditii de Sfintele Pasti in Romania si in Franta</w:t>
            </w:r>
          </w:p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02643D">
              <w:rPr>
                <w:rFonts w:ascii="Times New Roman" w:hAnsi="Times New Roman"/>
                <w:sz w:val="24"/>
                <w:szCs w:val="24"/>
              </w:rPr>
              <w:t>10-12</w:t>
            </w:r>
          </w:p>
          <w:p w:rsidR="00327E7B" w:rsidRPr="00386557" w:rsidRDefault="00327E7B" w:rsidP="00327E7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643D">
              <w:rPr>
                <w:rFonts w:ascii="Times New Roman" w:hAnsi="Times New Roman"/>
                <w:sz w:val="24"/>
                <w:szCs w:val="24"/>
              </w:rPr>
              <w:t>Pe harta lumii</w:t>
            </w:r>
          </w:p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02643D">
              <w:rPr>
                <w:rFonts w:ascii="Times New Roman" w:hAnsi="Times New Roman"/>
                <w:sz w:val="24"/>
                <w:szCs w:val="24"/>
              </w:rPr>
              <w:t>Craciun Ramona</w:t>
            </w:r>
          </w:p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02643D">
              <w:rPr>
                <w:rFonts w:ascii="Times New Roman" w:hAnsi="Times New Roman"/>
                <w:sz w:val="24"/>
                <w:szCs w:val="24"/>
              </w:rPr>
              <w:t>Maris Daniela Letitia</w:t>
            </w:r>
          </w:p>
        </w:tc>
        <w:tc>
          <w:tcPr>
            <w:tcW w:w="2162" w:type="dxa"/>
          </w:tcPr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8-11</w:t>
            </w:r>
          </w:p>
          <w:p w:rsidR="00327E7B" w:rsidRPr="00F52476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Vizionare film</w:t>
            </w:r>
          </w:p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02643D">
              <w:rPr>
                <w:rFonts w:ascii="Times New Roman" w:hAnsi="Times New Roman"/>
                <w:sz w:val="24"/>
                <w:szCs w:val="24"/>
              </w:rPr>
              <w:t>Craciun Ramona</w:t>
            </w:r>
          </w:p>
        </w:tc>
        <w:tc>
          <w:tcPr>
            <w:tcW w:w="2374" w:type="dxa"/>
          </w:tcPr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8-14</w:t>
            </w:r>
          </w:p>
          <w:p w:rsidR="00327E7B" w:rsidRPr="002A5CE0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Job Shadow Day</w:t>
            </w:r>
          </w:p>
          <w:p w:rsidR="00327E7B" w:rsidRPr="0002643D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02643D">
              <w:rPr>
                <w:rFonts w:ascii="Times New Roman" w:hAnsi="Times New Roman"/>
                <w:sz w:val="24"/>
                <w:szCs w:val="24"/>
              </w:rPr>
              <w:t>Craciun Ramona</w:t>
            </w:r>
          </w:p>
        </w:tc>
      </w:tr>
      <w:tr w:rsidR="00327E7B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327E7B" w:rsidRPr="00B65748" w:rsidRDefault="00C97514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63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Uritesc Nicoleta</w:t>
            </w:r>
          </w:p>
        </w:tc>
        <w:tc>
          <w:tcPr>
            <w:tcW w:w="96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2303" w:type="dxa"/>
          </w:tcPr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Atelier de creaţie şi poezie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Uriţescu N.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10-11Des devinettes en francais- Adam I.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Maris D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11-12Pe harta lumii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12-13Comunitatea locala</w:t>
            </w:r>
          </w:p>
          <w:p w:rsidR="00327E7B" w:rsidRPr="000319C8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Dobrotă F.</w:t>
            </w:r>
          </w:p>
        </w:tc>
        <w:tc>
          <w:tcPr>
            <w:tcW w:w="2461" w:type="dxa"/>
          </w:tcPr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Atelier de creaţie plastică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Uriţescu N.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10-11Vizită la muzeu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Haţegan C.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11-13.Concurs</w:t>
            </w:r>
          </w:p>
          <w:p w:rsidR="00327E7B" w:rsidRPr="000319C8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Stroia D.</w:t>
            </w:r>
          </w:p>
        </w:tc>
        <w:tc>
          <w:tcPr>
            <w:tcW w:w="2749" w:type="dxa"/>
          </w:tcPr>
          <w:p w:rsidR="00327E7B" w:rsidRPr="007370B2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8-11Participare la slujba Sfintei Liturghii</w:t>
            </w:r>
          </w:p>
          <w:p w:rsidR="00327E7B" w:rsidRPr="007370B2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7370B2">
              <w:rPr>
                <w:rFonts w:ascii="Times New Roman" w:hAnsi="Times New Roman"/>
                <w:sz w:val="24"/>
                <w:szCs w:val="24"/>
              </w:rPr>
              <w:t>Uriţescu N.</w:t>
            </w:r>
          </w:p>
        </w:tc>
        <w:tc>
          <w:tcPr>
            <w:tcW w:w="2162" w:type="dxa"/>
          </w:tcPr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 Jeuq didactiques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 Jocuri didactice</w:t>
            </w:r>
          </w:p>
          <w:p w:rsidR="00327E7B" w:rsidRPr="00F52476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 Amadeus</w:t>
            </w:r>
          </w:p>
          <w:p w:rsidR="00327E7B" w:rsidRPr="00F24963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F24963">
              <w:rPr>
                <w:rFonts w:ascii="Times New Roman" w:hAnsi="Times New Roman"/>
                <w:sz w:val="24"/>
                <w:szCs w:val="24"/>
              </w:rPr>
              <w:t>Uriţescu N.</w:t>
            </w:r>
          </w:p>
          <w:p w:rsidR="00327E7B" w:rsidRPr="00F24963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F24963">
              <w:rPr>
                <w:rFonts w:ascii="Times New Roman" w:hAnsi="Times New Roman"/>
                <w:sz w:val="24"/>
                <w:szCs w:val="24"/>
              </w:rPr>
              <w:t>Adam I.</w:t>
            </w:r>
          </w:p>
          <w:p w:rsidR="00327E7B" w:rsidRPr="002A5CE0" w:rsidRDefault="00327E7B" w:rsidP="00327E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4963">
              <w:rPr>
                <w:rFonts w:ascii="Times New Roman" w:hAnsi="Times New Roman"/>
                <w:sz w:val="24"/>
                <w:szCs w:val="24"/>
              </w:rPr>
              <w:t>Eli A.</w:t>
            </w:r>
          </w:p>
        </w:tc>
        <w:tc>
          <w:tcPr>
            <w:tcW w:w="2374" w:type="dxa"/>
          </w:tcPr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În lumea filmului religios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 Participare la slujba Sfintei Liturghii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7E7B" w:rsidRPr="002A5CE0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12-14Vizită la locul de muncă al părinţilor</w:t>
            </w:r>
          </w:p>
          <w:p w:rsidR="00327E7B" w:rsidRPr="00F24963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F24963">
              <w:rPr>
                <w:rFonts w:ascii="Times New Roman" w:hAnsi="Times New Roman"/>
                <w:sz w:val="24"/>
                <w:szCs w:val="24"/>
              </w:rPr>
              <w:t>Uriţescu N.</w:t>
            </w:r>
          </w:p>
        </w:tc>
      </w:tr>
      <w:tr w:rsidR="00327E7B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327E7B" w:rsidRPr="00B65748" w:rsidRDefault="00C97514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63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Dreptate Ioana</w:t>
            </w:r>
          </w:p>
        </w:tc>
        <w:tc>
          <w:tcPr>
            <w:tcW w:w="96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2303" w:type="dxa"/>
          </w:tcPr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PRIMARIA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DOBROTA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10-14 Limbi străine distractive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3E5FBD">
              <w:rPr>
                <w:rFonts w:ascii="Times New Roman" w:hAnsi="Times New Roman"/>
                <w:sz w:val="24"/>
                <w:szCs w:val="24"/>
              </w:rPr>
              <w:t>Cultură şi diversitate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F46E6E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FRANTA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61" w:type="dxa"/>
          </w:tcPr>
          <w:p w:rsidR="00327E7B" w:rsidRDefault="00327E7B" w:rsidP="00327E7B">
            <w:pPr>
              <w:jc w:val="both"/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</w:t>
            </w:r>
            <w:r w:rsidRPr="004B2C5C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Wolfgang Amadeus Mozart</w:t>
            </w:r>
          </w:p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ELI ANDRONE</w:t>
            </w:r>
          </w:p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49" w:type="dxa"/>
          </w:tcPr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Engleza distractivă</w:t>
            </w:r>
          </w:p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9-11Orăş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ia mea – Peisaj </w:t>
            </w:r>
          </w:p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 Chimia distractivă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FURDUI C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FRANTA 8-14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3E5FBD">
              <w:rPr>
                <w:rFonts w:ascii="Times New Roman" w:hAnsi="Times New Roman"/>
                <w:sz w:val="24"/>
                <w:szCs w:val="24"/>
              </w:rPr>
              <w:t>Cultură şi diversitate</w:t>
            </w:r>
          </w:p>
          <w:p w:rsidR="00327E7B" w:rsidRPr="00B65748" w:rsidRDefault="00327E7B" w:rsidP="00327E7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</w:tcPr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>ZIUA COLABORĂRII CU PĂRINȚII</w:t>
            </w:r>
          </w:p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</w:tcPr>
          <w:p w:rsidR="00327E7B" w:rsidRPr="00F46E6E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8-11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>”</w:t>
            </w:r>
            <w:r w:rsidRPr="00F46E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6E6E">
              <w:rPr>
                <w:rFonts w:ascii="Times New Roman" w:hAnsi="Times New Roman"/>
                <w:sz w:val="24"/>
                <w:szCs w:val="24"/>
              </w:rPr>
              <w:t>PROIECT JUDEŢEAN DE PREVENIRE A SITUAŢIILOR DE URGENŢĂ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F46E6E">
              <w:rPr>
                <w:rFonts w:ascii="Times New Roman" w:hAnsi="Times New Roman"/>
                <w:sz w:val="24"/>
                <w:szCs w:val="24"/>
              </w:rPr>
              <w:t>"Prietenii pompierilor"</w:t>
            </w:r>
          </w:p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11-13 Miracolele Terrei- MARIS D</w:t>
            </w:r>
          </w:p>
        </w:tc>
      </w:tr>
      <w:tr w:rsidR="00327E7B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327E7B" w:rsidRPr="00B65748" w:rsidRDefault="00C97514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12</w:t>
            </w:r>
          </w:p>
        </w:tc>
        <w:tc>
          <w:tcPr>
            <w:tcW w:w="163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Mihaila Simina</w:t>
            </w:r>
          </w:p>
        </w:tc>
        <w:tc>
          <w:tcPr>
            <w:tcW w:w="96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2303" w:type="dxa"/>
          </w:tcPr>
          <w:p w:rsidR="00327E7B" w:rsidRPr="00631D8F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631D8F">
              <w:rPr>
                <w:rFonts w:ascii="Times New Roman" w:hAnsi="Times New Roman"/>
                <w:sz w:val="24"/>
                <w:szCs w:val="24"/>
              </w:rPr>
              <w:t>9</w:t>
            </w:r>
            <w:r w:rsidRPr="00631D8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31D8F">
              <w:rPr>
                <w:rFonts w:ascii="Times New Roman" w:hAnsi="Times New Roman"/>
                <w:sz w:val="24"/>
                <w:szCs w:val="24"/>
              </w:rPr>
              <w:t>-12</w:t>
            </w:r>
            <w:r w:rsidRPr="00631D8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631D8F">
              <w:rPr>
                <w:rFonts w:ascii="Times New Roman" w:hAnsi="Times New Roman"/>
                <w:sz w:val="24"/>
                <w:szCs w:val="24"/>
              </w:rPr>
              <w:t>Educaţie cetăţenească</w:t>
            </w:r>
          </w:p>
        </w:tc>
        <w:tc>
          <w:tcPr>
            <w:tcW w:w="2461" w:type="dxa"/>
          </w:tcPr>
          <w:p w:rsidR="00327E7B" w:rsidRPr="00B65748" w:rsidRDefault="00327E7B" w:rsidP="00327E7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3A04">
              <w:rPr>
                <w:rFonts w:ascii="Times New Roman" w:hAnsi="Times New Roman"/>
                <w:sz w:val="24"/>
                <w:szCs w:val="24"/>
              </w:rPr>
              <w:t>8</w:t>
            </w:r>
            <w:r w:rsidRPr="00653A04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53A04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3A04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31D8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31D8F">
              <w:rPr>
                <w:rFonts w:ascii="Times New Roman" w:hAnsi="Times New Roman"/>
                <w:sz w:val="24"/>
                <w:szCs w:val="24"/>
              </w:rPr>
              <w:t>Ateliere de lucru pe teme pascale</w:t>
            </w:r>
          </w:p>
        </w:tc>
        <w:tc>
          <w:tcPr>
            <w:tcW w:w="2749" w:type="dxa"/>
          </w:tcPr>
          <w:p w:rsidR="00327E7B" w:rsidRPr="00B65748" w:rsidRDefault="00327E7B" w:rsidP="00327E7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1D8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31D8F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1D8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31D8F">
              <w:rPr>
                <w:rFonts w:ascii="Times New Roman" w:hAnsi="Times New Roman"/>
                <w:sz w:val="24"/>
                <w:szCs w:val="24"/>
              </w:rPr>
              <w:t xml:space="preserve"> Vizionare film</w:t>
            </w:r>
          </w:p>
        </w:tc>
        <w:tc>
          <w:tcPr>
            <w:tcW w:w="2162" w:type="dxa"/>
          </w:tcPr>
          <w:p w:rsidR="00327E7B" w:rsidRPr="00631D8F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53A04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53A04">
              <w:rPr>
                <w:rFonts w:ascii="Times New Roman" w:hAnsi="Times New Roman"/>
                <w:sz w:val="24"/>
                <w:szCs w:val="24"/>
              </w:rPr>
              <w:t>-12</w:t>
            </w:r>
            <w:r w:rsidRPr="00653A04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31D8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31D8F">
              <w:rPr>
                <w:rFonts w:ascii="Times New Roman" w:hAnsi="Times New Roman"/>
                <w:sz w:val="24"/>
                <w:szCs w:val="24"/>
              </w:rPr>
              <w:t xml:space="preserve">Ateliere de lucru pe teme pascale </w:t>
            </w:r>
          </w:p>
          <w:p w:rsidR="00327E7B" w:rsidRPr="00B65748" w:rsidRDefault="00327E7B" w:rsidP="00327E7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</w:tcPr>
          <w:p w:rsidR="00327E7B" w:rsidRPr="00631D8F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 w:rsidRPr="00653A04">
              <w:rPr>
                <w:rFonts w:ascii="Times New Roman" w:hAnsi="Times New Roman"/>
                <w:sz w:val="24"/>
                <w:szCs w:val="24"/>
              </w:rPr>
              <w:t>8</w:t>
            </w:r>
            <w:r w:rsidRPr="00653A04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53A04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53A04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631D8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31D8F">
              <w:rPr>
                <w:rFonts w:ascii="Times New Roman" w:hAnsi="Times New Roman"/>
                <w:sz w:val="24"/>
                <w:szCs w:val="24"/>
              </w:rPr>
              <w:t xml:space="preserve">Ateliere de lucru pe teme pascale </w:t>
            </w:r>
          </w:p>
          <w:p w:rsidR="00327E7B" w:rsidRPr="00631D8F" w:rsidRDefault="00327E7B" w:rsidP="00327E7B">
            <w:pPr>
              <w:pStyle w:val="ListParagraph"/>
              <w:spacing w:after="0" w:line="240" w:lineRule="auto"/>
              <w:ind w:left="2175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327E7B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327E7B" w:rsidRPr="00B65748" w:rsidRDefault="00C97514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63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Sirbu Cristian</w:t>
            </w:r>
          </w:p>
        </w:tc>
        <w:tc>
          <w:tcPr>
            <w:tcW w:w="962" w:type="dxa"/>
          </w:tcPr>
          <w:p w:rsidR="00327E7B" w:rsidRPr="00B65748" w:rsidRDefault="00327E7B" w:rsidP="00327E7B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2303" w:type="dxa"/>
          </w:tcPr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10 – Strada – prieten sau duşman?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Sîrbu Cristian</w:t>
            </w:r>
          </w:p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– 12 - Justiţia înfăptuieşte şi apără dreptatea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Dobrotă Florian</w:t>
            </w:r>
          </w:p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– 14 – Călătorie imaginară prin ţară</w:t>
            </w:r>
          </w:p>
          <w:p w:rsidR="00327E7B" w:rsidRPr="000319C8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Sîrbu Cristian</w:t>
            </w:r>
          </w:p>
        </w:tc>
        <w:tc>
          <w:tcPr>
            <w:tcW w:w="2461" w:type="dxa"/>
          </w:tcPr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9 – Cartea  - lumina sufletului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Sîrbu Cristian</w:t>
            </w:r>
          </w:p>
          <w:p w:rsidR="00327E7B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– 11 – Vizionare de film francez</w:t>
            </w:r>
          </w:p>
          <w:p w:rsidR="00327E7B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Adam Irina</w:t>
            </w:r>
          </w:p>
          <w:p w:rsidR="00327E7B" w:rsidRPr="002A5CE0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– 14 - Cartea  - lumina sufletului</w:t>
            </w:r>
          </w:p>
          <w:p w:rsidR="00327E7B" w:rsidRPr="000319C8" w:rsidRDefault="00327E7B" w:rsidP="00327E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Sîrbu Cristian</w:t>
            </w:r>
          </w:p>
        </w:tc>
        <w:tc>
          <w:tcPr>
            <w:tcW w:w="2749" w:type="dxa"/>
          </w:tcPr>
          <w:p w:rsidR="00327E7B" w:rsidRPr="00E951D3" w:rsidRDefault="00327E7B" w:rsidP="00327E7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– 14 - </w:t>
            </w:r>
            <w:r w:rsidRPr="00E951D3">
              <w:rPr>
                <w:rFonts w:ascii="Times New Roman" w:hAnsi="Times New Roman"/>
                <w:sz w:val="24"/>
                <w:szCs w:val="24"/>
              </w:rPr>
              <w:t>Incursiune în timpul şi spaţiul cinematografului românesc</w:t>
            </w:r>
          </w:p>
          <w:p w:rsidR="00327E7B" w:rsidRPr="002A5CE0" w:rsidRDefault="00327E7B" w:rsidP="00327E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Sîrbu Cristian</w:t>
            </w:r>
          </w:p>
        </w:tc>
        <w:tc>
          <w:tcPr>
            <w:tcW w:w="2162" w:type="dxa"/>
          </w:tcPr>
          <w:p w:rsidR="00327E7B" w:rsidRPr="00F52476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14 – Ziua sportivă</w:t>
            </w:r>
          </w:p>
          <w:p w:rsidR="00327E7B" w:rsidRPr="002A5CE0" w:rsidRDefault="00327E7B" w:rsidP="00327E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Sîrbu Cristian</w:t>
            </w:r>
          </w:p>
        </w:tc>
        <w:tc>
          <w:tcPr>
            <w:tcW w:w="2374" w:type="dxa"/>
          </w:tcPr>
          <w:p w:rsidR="00327E7B" w:rsidRPr="00F52476" w:rsidRDefault="00327E7B" w:rsidP="00327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14 – Ziua sportivă</w:t>
            </w:r>
          </w:p>
          <w:p w:rsidR="00327E7B" w:rsidRPr="002A5CE0" w:rsidRDefault="00327E7B" w:rsidP="00327E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Sîrbu Cristian</w:t>
            </w:r>
          </w:p>
        </w:tc>
      </w:tr>
      <w:tr w:rsidR="00D64D4C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D64D4C" w:rsidRPr="00B65748" w:rsidRDefault="00C97514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632" w:type="dxa"/>
          </w:tcPr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Cazan Angela</w:t>
            </w:r>
          </w:p>
        </w:tc>
        <w:tc>
          <w:tcPr>
            <w:tcW w:w="962" w:type="dxa"/>
          </w:tcPr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2303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8-10—Vizionare film ,,Jane Eyre,,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Rădac Odette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10-12--Atelier de creație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Ladar Valentin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Romănia in U.E.</w:t>
            </w:r>
          </w:p>
          <w:p w:rsidR="00D64D4C" w:rsidRPr="000319C8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Mariș Daniela</w:t>
            </w:r>
          </w:p>
        </w:tc>
        <w:tc>
          <w:tcPr>
            <w:tcW w:w="2461" w:type="dxa"/>
          </w:tcPr>
          <w:p w:rsidR="00D64D4C" w:rsidRDefault="00D64D4C" w:rsidP="00D64D4C">
            <w:pPr>
              <w:pStyle w:val="NormalWeb"/>
              <w:spacing w:after="0" w:line="276" w:lineRule="auto"/>
            </w:pPr>
            <w:r>
              <w:t>8-14</w:t>
            </w:r>
          </w:p>
          <w:p w:rsidR="00D64D4C" w:rsidRDefault="00D64D4C" w:rsidP="00D64D4C">
            <w:pPr>
              <w:pStyle w:val="NormalWeb"/>
              <w:spacing w:after="0" w:line="276" w:lineRule="auto"/>
            </w:pPr>
            <w:r>
              <w:t xml:space="preserve">Creeatii ...matematice : Origami </w:t>
            </w:r>
          </w:p>
          <w:p w:rsidR="00D64D4C" w:rsidRDefault="00D64D4C" w:rsidP="00D64D4C">
            <w:pPr>
              <w:pStyle w:val="NormalWeb"/>
              <w:spacing w:after="0" w:line="240" w:lineRule="auto"/>
            </w:pPr>
            <w:r>
              <w:t>Decorarea salii de clasa</w:t>
            </w:r>
          </w:p>
          <w:p w:rsidR="00D64D4C" w:rsidRPr="000319C8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Cazan Angela</w:t>
            </w:r>
          </w:p>
        </w:tc>
        <w:tc>
          <w:tcPr>
            <w:tcW w:w="2749" w:type="dxa"/>
          </w:tcPr>
          <w:p w:rsidR="00D64D4C" w:rsidRDefault="00D64D4C" w:rsidP="00D64D4C">
            <w:pPr>
              <w:pStyle w:val="NormalWeb"/>
              <w:spacing w:after="0" w:line="240" w:lineRule="auto"/>
            </w:pPr>
            <w:r>
              <w:rPr>
                <w:color w:val="FF0000"/>
              </w:rPr>
              <w:t>8-10--Cifre si anatomie--</w:t>
            </w:r>
            <w:r>
              <w:t>curiozitati ale corpului uman</w:t>
            </w:r>
          </w:p>
          <w:p w:rsidR="00D64D4C" w:rsidRDefault="00D64D4C" w:rsidP="00D64D4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4D4C" w:rsidRDefault="00D64D4C" w:rsidP="00D64D4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4D4C" w:rsidRDefault="00D64D4C" w:rsidP="00D64D4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4D4C" w:rsidRPr="00386557" w:rsidRDefault="00D64D4C" w:rsidP="00D64D4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10-14-Planeta verde</w:t>
            </w:r>
          </w:p>
          <w:p w:rsidR="00D64D4C" w:rsidRPr="002A5CE0" w:rsidRDefault="00D64D4C" w:rsidP="00D64D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Cazan Angela</w:t>
            </w:r>
          </w:p>
        </w:tc>
        <w:tc>
          <w:tcPr>
            <w:tcW w:w="2162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8-14 La pas prin oraș..</w:t>
            </w:r>
          </w:p>
          <w:p w:rsidR="00D64D4C" w:rsidRDefault="00D64D4C" w:rsidP="00D64D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Cazan Angela </w:t>
            </w:r>
          </w:p>
          <w:p w:rsidR="00D64D4C" w:rsidRPr="00D64D4C" w:rsidRDefault="00D64D4C" w:rsidP="00D64D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Cozma Gh.Cornel</w:t>
            </w:r>
          </w:p>
          <w:p w:rsidR="00D64D4C" w:rsidRPr="00F52476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Vizită la judecătorie</w:t>
            </w:r>
          </w:p>
          <w:p w:rsidR="00D64D4C" w:rsidRPr="002A5CE0" w:rsidRDefault="00D64D4C" w:rsidP="00D64D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Dobrotă Florian(ora 10- 11)</w:t>
            </w:r>
          </w:p>
        </w:tc>
        <w:tc>
          <w:tcPr>
            <w:tcW w:w="2374" w:type="dxa"/>
          </w:tcPr>
          <w:p w:rsidR="00B94100" w:rsidRDefault="00B94100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8-14</w:t>
            </w:r>
          </w:p>
          <w:p w:rsidR="00D64D4C" w:rsidRDefault="00B94100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Junior Achievemente JSD</w:t>
            </w:r>
          </w:p>
          <w:p w:rsidR="00B94100" w:rsidRPr="00B65748" w:rsidRDefault="00B94100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Cazan Angela</w:t>
            </w:r>
          </w:p>
        </w:tc>
      </w:tr>
      <w:tr w:rsidR="00D64D4C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D64D4C" w:rsidRPr="00B65748" w:rsidRDefault="00C97514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632" w:type="dxa"/>
          </w:tcPr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MARTA RAFILA</w:t>
            </w:r>
          </w:p>
        </w:tc>
        <w:tc>
          <w:tcPr>
            <w:tcW w:w="962" w:type="dxa"/>
          </w:tcPr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2303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8-14“</w:t>
            </w:r>
            <w:r>
              <w:rPr>
                <w:rFonts w:ascii="Times New Roman" w:hAnsi="Times New Roman"/>
                <w:sz w:val="24"/>
                <w:szCs w:val="24"/>
              </w:rPr>
              <w:t>Comunicarea in viață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”-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româna-engleza</w:t>
            </w:r>
            <w:proofErr w:type="spellEnd"/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Dimulescu</w:t>
            </w:r>
          </w:p>
          <w:p w:rsidR="00D64D4C" w:rsidRPr="000319C8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Cândea M.</w:t>
            </w:r>
          </w:p>
        </w:tc>
        <w:tc>
          <w:tcPr>
            <w:tcW w:w="2461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Învățăm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relaxăm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”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excursie</w:t>
            </w:r>
            <w:proofErr w:type="spellEnd"/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8-18</w:t>
            </w:r>
          </w:p>
          <w:p w:rsidR="00D64D4C" w:rsidRPr="000319C8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Marta R.</w:t>
            </w:r>
          </w:p>
        </w:tc>
        <w:tc>
          <w:tcPr>
            <w:tcW w:w="2749" w:type="dxa"/>
          </w:tcPr>
          <w:p w:rsidR="00D64D4C" w:rsidRPr="00034990" w:rsidRDefault="00D64D4C" w:rsidP="00D64D4C">
            <w:pP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r w:rsidRPr="00034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8-11 </w:t>
            </w:r>
            <w:r w:rsidRPr="00034990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“</w:t>
            </w:r>
            <w:proofErr w:type="spellStart"/>
            <w:r w:rsidRPr="00034990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Matemati</w:t>
            </w:r>
            <w:proofErr w:type="spellEnd"/>
            <w:r w:rsidRPr="00034990">
              <w:rPr>
                <w:rFonts w:ascii="Times New Roman" w:hAnsi="Times New Roman"/>
                <w:color w:val="000000"/>
                <w:sz w:val="24"/>
                <w:szCs w:val="24"/>
              </w:rPr>
              <w:t>că distractivă</w:t>
            </w:r>
            <w:r w:rsidRPr="00034990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”</w:t>
            </w:r>
          </w:p>
          <w:p w:rsidR="00D64D4C" w:rsidRPr="00034990" w:rsidRDefault="00D64D4C" w:rsidP="00D64D4C">
            <w:pPr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r w:rsidRPr="00034990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11-13 “Rom</w:t>
            </w:r>
            <w:r w:rsidRPr="00034990">
              <w:rPr>
                <w:rFonts w:ascii="Times New Roman" w:hAnsi="Times New Roman"/>
                <w:color w:val="000000"/>
                <w:sz w:val="24"/>
                <w:szCs w:val="24"/>
              </w:rPr>
              <w:t>ânia în U.E.</w:t>
            </w:r>
            <w:r w:rsidRPr="00034990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”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Marta R</w:t>
            </w:r>
          </w:p>
          <w:p w:rsidR="00D64D4C" w:rsidRPr="00413987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Mariș D</w:t>
            </w:r>
          </w:p>
        </w:tc>
        <w:tc>
          <w:tcPr>
            <w:tcW w:w="2162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Istoria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în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atelier” 11-14</w:t>
            </w:r>
          </w:p>
          <w:p w:rsidR="00D64D4C" w:rsidRPr="00F74063" w:rsidRDefault="00D64D4C" w:rsidP="00D64D4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Curiozități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matematice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8-11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Marta R</w:t>
            </w:r>
          </w:p>
          <w:p w:rsidR="00D64D4C" w:rsidRPr="00F74063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Cozma C</w:t>
            </w:r>
          </w:p>
        </w:tc>
        <w:tc>
          <w:tcPr>
            <w:tcW w:w="2374" w:type="dxa"/>
          </w:tcPr>
          <w:p w:rsidR="00D64D4C" w:rsidRDefault="00D64D4C" w:rsidP="00D64D4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Vizită la locul de muncă al părinților 8-14</w:t>
            </w:r>
          </w:p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Marta R</w:t>
            </w:r>
          </w:p>
        </w:tc>
      </w:tr>
      <w:tr w:rsidR="00D64D4C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D64D4C" w:rsidRPr="00B65748" w:rsidRDefault="00C97514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632" w:type="dxa"/>
          </w:tcPr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Mocrei Iulius</w:t>
            </w:r>
          </w:p>
        </w:tc>
        <w:tc>
          <w:tcPr>
            <w:tcW w:w="962" w:type="dxa"/>
          </w:tcPr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2303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Vizionare filme documentare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Discutii pe tema  poluantilor   </w:t>
            </w:r>
          </w:p>
          <w:p w:rsidR="00D64D4C" w:rsidRPr="002A5CE0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Solutii practice de ameliorare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Mocrei  I. 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Vintan  V. </w:t>
            </w:r>
          </w:p>
          <w:p w:rsidR="00D64D4C" w:rsidRPr="000319C8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D64D4C" w:rsidRDefault="00D64D4C" w:rsidP="00D64D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Vizionare filme  educative; 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Insusirea regulilor de circulatie; </w:t>
            </w:r>
          </w:p>
          <w:p w:rsidR="00D64D4C" w:rsidRPr="002A5CE0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Aplicatie practica la teren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4D4C" w:rsidRPr="000319C8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Mocrei  I. </w:t>
            </w:r>
          </w:p>
        </w:tc>
        <w:tc>
          <w:tcPr>
            <w:tcW w:w="2749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</w:t>
            </w:r>
          </w:p>
          <w:p w:rsidR="00D64D4C" w:rsidRPr="005B333B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Vizitarea parintilor la locurile de munca </w:t>
            </w:r>
          </w:p>
          <w:p w:rsidR="00D64D4C" w:rsidRPr="005B333B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4D4C" w:rsidRPr="005B333B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 w:rsidRPr="005B333B">
              <w:rPr>
                <w:rFonts w:ascii="Times New Roman" w:hAnsi="Times New Roman"/>
                <w:sz w:val="24"/>
                <w:szCs w:val="24"/>
              </w:rPr>
              <w:t xml:space="preserve">Mocrei  I. </w:t>
            </w:r>
          </w:p>
        </w:tc>
        <w:tc>
          <w:tcPr>
            <w:tcW w:w="2162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8-14  </w:t>
            </w:r>
          </w:p>
          <w:p w:rsidR="00D64D4C" w:rsidRPr="00F52476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Iesire cu bicicleta in bazinul vaii Orastie </w:t>
            </w:r>
          </w:p>
          <w:p w:rsidR="00D64D4C" w:rsidRDefault="00D64D4C" w:rsidP="00D64D4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4D4C" w:rsidRPr="0070712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 w:rsidRPr="0070712C">
              <w:rPr>
                <w:rFonts w:ascii="Times New Roman" w:hAnsi="Times New Roman"/>
                <w:sz w:val="24"/>
                <w:szCs w:val="24"/>
              </w:rPr>
              <w:t xml:space="preserve">Mocrei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I.  </w:t>
            </w:r>
          </w:p>
        </w:tc>
        <w:tc>
          <w:tcPr>
            <w:tcW w:w="2374" w:type="dxa"/>
          </w:tcPr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8-12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Romania  si  U.E.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Istoria  din perspectiva inedita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Activitate sportiva </w:t>
            </w:r>
          </w:p>
          <w:p w:rsidR="00D64D4C" w:rsidRPr="002A5CE0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12-14  Evaluarea  proiectului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Maris  Daniela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Muntoiu  P. 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Stroia  D. </w:t>
            </w:r>
          </w:p>
          <w:p w:rsidR="00D64D4C" w:rsidRPr="00CE5E90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Mocrei  I. </w:t>
            </w:r>
          </w:p>
        </w:tc>
      </w:tr>
      <w:tr w:rsidR="00D64D4C" w:rsidRPr="00B65748" w:rsidTr="00D16068">
        <w:trPr>
          <w:gridAfter w:val="1"/>
          <w:wAfter w:w="1412" w:type="dxa"/>
        </w:trPr>
        <w:tc>
          <w:tcPr>
            <w:tcW w:w="808" w:type="dxa"/>
          </w:tcPr>
          <w:p w:rsidR="00D64D4C" w:rsidRPr="00B65748" w:rsidRDefault="00C97514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17</w:t>
            </w:r>
          </w:p>
        </w:tc>
        <w:tc>
          <w:tcPr>
            <w:tcW w:w="1632" w:type="dxa"/>
          </w:tcPr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7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Abrudean Maria</w:t>
            </w:r>
          </w:p>
        </w:tc>
        <w:tc>
          <w:tcPr>
            <w:tcW w:w="962" w:type="dxa"/>
          </w:tcPr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B65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2303" w:type="dxa"/>
          </w:tcPr>
          <w:p w:rsidR="00D64D4C" w:rsidRDefault="00D64D4C" w:rsidP="00D64D4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14 – Comoara din bibliotecă</w:t>
            </w:r>
          </w:p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Abrudean M</w:t>
            </w:r>
          </w:p>
        </w:tc>
        <w:tc>
          <w:tcPr>
            <w:tcW w:w="2461" w:type="dxa"/>
          </w:tcPr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10 – Călătorie în lumea poveştilor</w:t>
            </w:r>
          </w:p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Cazan Anca</w:t>
            </w:r>
          </w:p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– 14 – Curiozităţi culinare</w:t>
            </w:r>
          </w:p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Abrudean M</w:t>
            </w:r>
          </w:p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49" w:type="dxa"/>
          </w:tcPr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C83">
              <w:rPr>
                <w:rFonts w:ascii="Times New Roman" w:hAnsi="Times New Roman"/>
                <w:sz w:val="24"/>
                <w:szCs w:val="24"/>
              </w:rPr>
              <w:t>8 – 11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Călătorie imaginară prin lume</w:t>
            </w:r>
          </w:p>
          <w:p w:rsidR="00D64D4C" w:rsidRPr="00D73C83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Abrudean M</w:t>
            </w:r>
          </w:p>
          <w:p w:rsidR="00D64D4C" w:rsidRDefault="00D64D4C" w:rsidP="00D64D4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73C83">
              <w:rPr>
                <w:rFonts w:ascii="Times New Roman" w:hAnsi="Times New Roman"/>
                <w:sz w:val="24"/>
                <w:szCs w:val="24"/>
              </w:rPr>
              <w:t>11 – 12 - Vizionare de film francez</w:t>
            </w:r>
          </w:p>
          <w:p w:rsidR="00D64D4C" w:rsidRDefault="00D64D4C" w:rsidP="00D64D4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Adan I</w:t>
            </w:r>
          </w:p>
          <w:p w:rsidR="00D64D4C" w:rsidRPr="00B65748" w:rsidRDefault="00D64D4C" w:rsidP="00D64D4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</w:tcPr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10 – Geometrie în culori – concurs de mandale</w:t>
            </w:r>
          </w:p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– 12 – Justiţia înfăptuieşte şi apără dreptatea</w:t>
            </w:r>
          </w:p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– 13 – Să ne cunoaştem oraşul!</w:t>
            </w:r>
          </w:p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4D4C" w:rsidRPr="00F52476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– 14 - </w:t>
            </w:r>
            <w:r w:rsidRPr="00D73C83">
              <w:rPr>
                <w:rFonts w:ascii="Times New Roman" w:hAnsi="Times New Roman"/>
                <w:sz w:val="24"/>
                <w:szCs w:val="24"/>
              </w:rPr>
              <w:t>Vizionare de film francez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 w:rsidRPr="00AE5EA3">
              <w:rPr>
                <w:rFonts w:ascii="Times New Roman" w:hAnsi="Times New Roman"/>
                <w:sz w:val="24"/>
                <w:szCs w:val="24"/>
              </w:rPr>
              <w:t>Sasu Luminiţa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Dobrotă Florian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Abrudean Maria</w:t>
            </w:r>
          </w:p>
          <w:p w:rsidR="00D64D4C" w:rsidRPr="00AE5EA3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Adam Irina</w:t>
            </w:r>
          </w:p>
        </w:tc>
        <w:tc>
          <w:tcPr>
            <w:tcW w:w="2374" w:type="dxa"/>
          </w:tcPr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– 11 – Eco-art - îndemânare şi culoare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 w:rsidRPr="00306326">
              <w:rPr>
                <w:rFonts w:ascii="Times New Roman" w:hAnsi="Times New Roman"/>
                <w:sz w:val="24"/>
                <w:szCs w:val="24"/>
              </w:rPr>
              <w:t>Abrudean Maria</w:t>
            </w:r>
          </w:p>
          <w:p w:rsidR="00D64D4C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4D4C" w:rsidRPr="002A5CE0" w:rsidRDefault="00D64D4C" w:rsidP="00D64D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– 13 – Forme spaţiale – artă şi fantezie</w:t>
            </w:r>
          </w:p>
          <w:p w:rsidR="00D64D4C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  <w:r w:rsidRPr="00AE5EA3">
              <w:rPr>
                <w:rFonts w:ascii="Times New Roman" w:hAnsi="Times New Roman"/>
                <w:sz w:val="24"/>
                <w:szCs w:val="24"/>
              </w:rPr>
              <w:t>Sasu Luminiţa</w:t>
            </w:r>
          </w:p>
          <w:p w:rsidR="00D64D4C" w:rsidRPr="00306326" w:rsidRDefault="00D64D4C" w:rsidP="00D64D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748" w:rsidRPr="00B65748" w:rsidRDefault="00B65748" w:rsidP="007F0818">
      <w:pPr>
        <w:pStyle w:val="NoSpacing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5748" w:rsidRPr="00B65748" w:rsidRDefault="00B65748" w:rsidP="00B65748">
      <w:pPr>
        <w:rPr>
          <w:color w:val="000000" w:themeColor="text1"/>
        </w:rPr>
      </w:pPr>
    </w:p>
    <w:p w:rsidR="00B65748" w:rsidRPr="00B65748" w:rsidRDefault="00B65748" w:rsidP="00B65748">
      <w:pPr>
        <w:rPr>
          <w:color w:val="000000" w:themeColor="text1"/>
        </w:rPr>
      </w:pPr>
      <w:r w:rsidRPr="00B65748">
        <w:rPr>
          <w:color w:val="000000" w:themeColor="text1"/>
        </w:rPr>
        <w:t>COORD. PROGRAME</w:t>
      </w:r>
    </w:p>
    <w:p w:rsidR="00B65748" w:rsidRPr="00B65748" w:rsidRDefault="00B65748" w:rsidP="00B65748">
      <w:pPr>
        <w:rPr>
          <w:color w:val="000000" w:themeColor="text1"/>
        </w:rPr>
      </w:pPr>
      <w:r w:rsidRPr="00B65748">
        <w:rPr>
          <w:color w:val="000000" w:themeColor="text1"/>
        </w:rPr>
        <w:t>DR. ING. MIRELA SUSAN</w:t>
      </w:r>
    </w:p>
    <w:p w:rsidR="00EC6909" w:rsidRPr="00B65748" w:rsidRDefault="00B65748" w:rsidP="00B65748">
      <w:pPr>
        <w:tabs>
          <w:tab w:val="left" w:pos="9900"/>
        </w:tabs>
        <w:rPr>
          <w:color w:val="000000" w:themeColor="text1"/>
        </w:rPr>
      </w:pPr>
      <w:r w:rsidRPr="00B65748">
        <w:rPr>
          <w:color w:val="000000" w:themeColor="text1"/>
        </w:rPr>
        <w:tab/>
        <w:t>DIRECTOR</w:t>
      </w:r>
    </w:p>
    <w:p w:rsidR="00B65748" w:rsidRPr="00B65748" w:rsidRDefault="00B65748" w:rsidP="00B65748">
      <w:pPr>
        <w:tabs>
          <w:tab w:val="left" w:pos="9900"/>
        </w:tabs>
        <w:rPr>
          <w:color w:val="000000" w:themeColor="text1"/>
        </w:rPr>
      </w:pPr>
      <w:r w:rsidRPr="00B65748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Prof. DIMULESCU RODICA</w:t>
      </w:r>
    </w:p>
    <w:sectPr w:rsidR="00B65748" w:rsidRPr="00B65748" w:rsidSect="00C01CE6">
      <w:pgSz w:w="16838" w:h="11906" w:orient="landscape"/>
      <w:pgMar w:top="284" w:right="253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7163D"/>
    <w:multiLevelType w:val="hybridMultilevel"/>
    <w:tmpl w:val="F39E7BB8"/>
    <w:lvl w:ilvl="0" w:tplc="77740D2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909"/>
    <w:rsid w:val="000630BA"/>
    <w:rsid w:val="000A4169"/>
    <w:rsid w:val="000F3438"/>
    <w:rsid w:val="001C4267"/>
    <w:rsid w:val="00203577"/>
    <w:rsid w:val="00207314"/>
    <w:rsid w:val="0025085C"/>
    <w:rsid w:val="002C2AF0"/>
    <w:rsid w:val="002C539F"/>
    <w:rsid w:val="002C6D25"/>
    <w:rsid w:val="00327E7B"/>
    <w:rsid w:val="00340A24"/>
    <w:rsid w:val="00355F1E"/>
    <w:rsid w:val="00357CD6"/>
    <w:rsid w:val="003870ED"/>
    <w:rsid w:val="0042517D"/>
    <w:rsid w:val="0043567D"/>
    <w:rsid w:val="00465130"/>
    <w:rsid w:val="004D6383"/>
    <w:rsid w:val="00522D54"/>
    <w:rsid w:val="005A4366"/>
    <w:rsid w:val="005B04A8"/>
    <w:rsid w:val="006059B2"/>
    <w:rsid w:val="00660CA8"/>
    <w:rsid w:val="00661CB3"/>
    <w:rsid w:val="006D797E"/>
    <w:rsid w:val="006F6EB8"/>
    <w:rsid w:val="007662DB"/>
    <w:rsid w:val="007740FE"/>
    <w:rsid w:val="007C4AC0"/>
    <w:rsid w:val="007F0818"/>
    <w:rsid w:val="00806317"/>
    <w:rsid w:val="008C29E9"/>
    <w:rsid w:val="00913E9A"/>
    <w:rsid w:val="009728C4"/>
    <w:rsid w:val="009A7169"/>
    <w:rsid w:val="00A15690"/>
    <w:rsid w:val="00A41E10"/>
    <w:rsid w:val="00A7546D"/>
    <w:rsid w:val="00A95467"/>
    <w:rsid w:val="00AF7147"/>
    <w:rsid w:val="00B65748"/>
    <w:rsid w:val="00B74654"/>
    <w:rsid w:val="00B92454"/>
    <w:rsid w:val="00B94100"/>
    <w:rsid w:val="00B95D97"/>
    <w:rsid w:val="00BE3DC4"/>
    <w:rsid w:val="00C01CE6"/>
    <w:rsid w:val="00C97514"/>
    <w:rsid w:val="00CB663C"/>
    <w:rsid w:val="00CD2E03"/>
    <w:rsid w:val="00CF7A05"/>
    <w:rsid w:val="00D16068"/>
    <w:rsid w:val="00D64D4C"/>
    <w:rsid w:val="00D92A34"/>
    <w:rsid w:val="00DB6E96"/>
    <w:rsid w:val="00DE658D"/>
    <w:rsid w:val="00E11E07"/>
    <w:rsid w:val="00EC32C8"/>
    <w:rsid w:val="00EC6909"/>
    <w:rsid w:val="00F76DAE"/>
    <w:rsid w:val="00FB1752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E65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6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0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85C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DE658D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DE658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E658D"/>
    <w:rPr>
      <w:i/>
      <w:iCs/>
    </w:rPr>
  </w:style>
  <w:style w:type="character" w:customStyle="1" w:styleId="apple-converted-space">
    <w:name w:val="apple-converted-space"/>
    <w:basedOn w:val="DefaultParagraphFont"/>
    <w:rsid w:val="00DE658D"/>
  </w:style>
  <w:style w:type="paragraph" w:styleId="NoSpacing">
    <w:name w:val="No Spacing"/>
    <w:uiPriority w:val="1"/>
    <w:qFormat/>
    <w:rsid w:val="007F0818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203577"/>
    <w:pPr>
      <w:spacing w:after="200" w:line="276" w:lineRule="auto"/>
      <w:ind w:left="720"/>
    </w:pPr>
    <w:rPr>
      <w:rFonts w:ascii="Calibri" w:eastAsia="Times New Roman" w:hAnsi="Calibri" w:cs="Calibri"/>
      <w:lang w:val="en-GB" w:eastAsia="en-GB"/>
    </w:rPr>
  </w:style>
  <w:style w:type="paragraph" w:styleId="NormalWeb">
    <w:name w:val="Normal (Web)"/>
    <w:basedOn w:val="Normal"/>
    <w:uiPriority w:val="99"/>
    <w:unhideWhenUsed/>
    <w:rsid w:val="00D64D4C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E65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6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0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85C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DE658D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DE658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E658D"/>
    <w:rPr>
      <w:i/>
      <w:iCs/>
    </w:rPr>
  </w:style>
  <w:style w:type="character" w:customStyle="1" w:styleId="apple-converted-space">
    <w:name w:val="apple-converted-space"/>
    <w:basedOn w:val="DefaultParagraphFont"/>
    <w:rsid w:val="00DE658D"/>
  </w:style>
  <w:style w:type="paragraph" w:styleId="NoSpacing">
    <w:name w:val="No Spacing"/>
    <w:uiPriority w:val="1"/>
    <w:qFormat/>
    <w:rsid w:val="007F0818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203577"/>
    <w:pPr>
      <w:spacing w:after="200" w:line="276" w:lineRule="auto"/>
      <w:ind w:left="720"/>
    </w:pPr>
    <w:rPr>
      <w:rFonts w:ascii="Calibri" w:eastAsia="Times New Roman" w:hAnsi="Calibri" w:cs="Calibri"/>
      <w:lang w:val="en-GB" w:eastAsia="en-GB"/>
    </w:rPr>
  </w:style>
  <w:style w:type="paragraph" w:styleId="NormalWeb">
    <w:name w:val="Normal (Web)"/>
    <w:basedOn w:val="Normal"/>
    <w:uiPriority w:val="99"/>
    <w:unhideWhenUsed/>
    <w:rsid w:val="00D64D4C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untparinte.ro/stiri/9414--programul-qscoala-altfel-sa-stii-mai-multe-sa-fii-mai-bunq-editia-20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93002335-EBA2-4767-8930-10024B5DFECD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22</TotalTime>
  <Pages>5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Smart</cp:lastModifiedBy>
  <cp:revision>5</cp:revision>
  <cp:lastPrinted>2015-02-03T19:57:00Z</cp:lastPrinted>
  <dcterms:created xsi:type="dcterms:W3CDTF">2015-02-03T19:41:00Z</dcterms:created>
  <dcterms:modified xsi:type="dcterms:W3CDTF">2015-03-23T11:24:00Z</dcterms:modified>
</cp:coreProperties>
</file>